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D76E4" w14:textId="6C988F60" w:rsidR="00C46D0B" w:rsidRDefault="0033494E" w:rsidP="0033494E">
      <w:pPr>
        <w:pStyle w:val="Kop1"/>
        <w:numPr>
          <w:ilvl w:val="0"/>
          <w:numId w:val="0"/>
        </w:numPr>
      </w:pPr>
      <w:r>
        <w:t xml:space="preserve">Bijlage </w:t>
      </w:r>
      <w:r w:rsidR="00E77980">
        <w:t>2</w:t>
      </w:r>
      <w:r>
        <w:t xml:space="preserve"> Checklist in te leveren stukken</w:t>
      </w:r>
    </w:p>
    <w:p w14:paraId="3516DA32" w14:textId="1E0E30DE" w:rsidR="008E308F" w:rsidRDefault="00C46D0B" w:rsidP="00C46D0B">
      <w:r>
        <w:t xml:space="preserve">Deze bijlage maakt onderdeel uit van de Aanbestedingsstukken voor de Aanbesteding </w:t>
      </w:r>
      <w:r w:rsidR="00B95A0E">
        <w:t>DMS+</w:t>
      </w:r>
      <w:r>
        <w:t xml:space="preserve">. </w:t>
      </w:r>
    </w:p>
    <w:p w14:paraId="2AF6B371" w14:textId="77777777" w:rsidR="008E308F" w:rsidRDefault="008E308F" w:rsidP="00C46D0B"/>
    <w:p w14:paraId="4D7D1E15" w14:textId="48BD8DD3" w:rsidR="00C46D0B" w:rsidRDefault="00C46D0B" w:rsidP="00C46D0B">
      <w:r>
        <w:t>Deze checklist is om te controleren of uw Inschrijving volledig is.</w:t>
      </w:r>
    </w:p>
    <w:tbl>
      <w:tblPr>
        <w:tblStyle w:val="Onopgemaaktetabel1"/>
        <w:tblW w:w="14030" w:type="dxa"/>
        <w:tblInd w:w="5" w:type="dxa"/>
        <w:tblLayout w:type="fixed"/>
        <w:tblLook w:val="0280" w:firstRow="0" w:lastRow="0" w:firstColumn="1" w:lastColumn="0" w:noHBand="1" w:noVBand="0"/>
      </w:tblPr>
      <w:tblGrid>
        <w:gridCol w:w="1186"/>
        <w:gridCol w:w="823"/>
        <w:gridCol w:w="6484"/>
        <w:gridCol w:w="772"/>
        <w:gridCol w:w="1159"/>
        <w:gridCol w:w="1030"/>
        <w:gridCol w:w="1288"/>
        <w:gridCol w:w="1288"/>
      </w:tblGrid>
      <w:tr w:rsidR="001C54D0" w:rsidRPr="00CF330E" w14:paraId="5329D326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tcBorders>
              <w:top w:val="nil"/>
              <w:left w:val="nil"/>
            </w:tcBorders>
          </w:tcPr>
          <w:p w14:paraId="5E3FC0FC" w14:textId="77777777" w:rsidR="001C54D0" w:rsidRPr="00CF330E" w:rsidRDefault="001C54D0" w:rsidP="00E32AD9">
            <w:pPr>
              <w:jc w:val="center"/>
              <w:rPr>
                <w:b w:val="0"/>
                <w:bCs w:val="0"/>
                <w:color w:val="FFFFFF" w:themeColor="background1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77" w:type="dxa"/>
            <w:gridSpan w:val="3"/>
            <w:shd w:val="clear" w:color="auto" w:fill="D36F68" w:themeFill="accent5"/>
          </w:tcPr>
          <w:p w14:paraId="4EDB6E78" w14:textId="77777777" w:rsidR="001C54D0" w:rsidRPr="00CF330E" w:rsidRDefault="001C54D0" w:rsidP="00E32AD9">
            <w:pPr>
              <w:jc w:val="center"/>
              <w:rPr>
                <w:b/>
                <w:bCs/>
                <w:color w:val="FFFFFF" w:themeColor="background1"/>
              </w:rPr>
            </w:pPr>
            <w:r w:rsidRPr="00CF330E">
              <w:rPr>
                <w:b/>
                <w:bCs/>
                <w:color w:val="FFFFFF" w:themeColor="background1"/>
              </w:rPr>
              <w:t>Moment van indiening</w:t>
            </w:r>
          </w:p>
        </w:tc>
        <w:tc>
          <w:tcPr>
            <w:tcW w:w="1288" w:type="dxa"/>
            <w:shd w:val="clear" w:color="auto" w:fill="D36F68" w:themeFill="accent5"/>
          </w:tcPr>
          <w:p w14:paraId="27578851" w14:textId="4907E095" w:rsidR="0EC32A46" w:rsidRDefault="0EC32A46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</w:p>
        </w:tc>
      </w:tr>
      <w:tr w:rsidR="001C54D0" w:rsidRPr="00B31009" w14:paraId="76F0D268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92D050"/>
            <w:vAlign w:val="center"/>
          </w:tcPr>
          <w:p w14:paraId="069645AE" w14:textId="112EA52B" w:rsidR="00C97CB1" w:rsidRPr="00B31009" w:rsidRDefault="00C97CB1" w:rsidP="00E32AD9">
            <w:pPr>
              <w:jc w:val="center"/>
              <w:rPr>
                <w:color w:val="FFFFFF" w:themeColor="background1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92D050"/>
            <w:vAlign w:val="center"/>
          </w:tcPr>
          <w:p w14:paraId="4DFBD4C4" w14:textId="77777777" w:rsidR="001C54D0" w:rsidRDefault="001C54D0" w:rsidP="00E32AD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Bijlage</w:t>
            </w:r>
          </w:p>
        </w:tc>
        <w:tc>
          <w:tcPr>
            <w:tcW w:w="6484" w:type="dxa"/>
            <w:shd w:val="clear" w:color="auto" w:fill="92D050"/>
            <w:vAlign w:val="center"/>
          </w:tcPr>
          <w:p w14:paraId="511E31A7" w14:textId="77777777" w:rsidR="001C54D0" w:rsidRPr="00B31009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Naam / In te dienen document / Reactie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92D050"/>
            <w:vAlign w:val="center"/>
          </w:tcPr>
          <w:p w14:paraId="0E63B454" w14:textId="0331D30F" w:rsidR="001C54D0" w:rsidRDefault="00C97CB1" w:rsidP="00E32AD9">
            <w:pPr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>
              <w:rPr>
                <w:b/>
                <w:bCs/>
                <w:color w:val="FFFFFF" w:themeColor="background1"/>
              </w:rPr>
              <w:t>TenderNed</w:t>
            </w:r>
            <w:proofErr w:type="spellEnd"/>
          </w:p>
        </w:tc>
        <w:tc>
          <w:tcPr>
            <w:tcW w:w="1159" w:type="dxa"/>
            <w:shd w:val="clear" w:color="auto" w:fill="92D050"/>
            <w:vAlign w:val="center"/>
          </w:tcPr>
          <w:p w14:paraId="1B6B689F" w14:textId="77777777" w:rsidR="00553535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Bij </w:t>
            </w:r>
          </w:p>
          <w:p w14:paraId="2209BA22" w14:textId="32FC7D9B" w:rsidR="001C54D0" w:rsidRPr="00B31009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 w:rsidRPr="00B31009">
              <w:rPr>
                <w:b/>
                <w:bCs/>
                <w:color w:val="FFFFFF" w:themeColor="background1"/>
              </w:rPr>
              <w:t>Inschrijving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92D050"/>
            <w:vAlign w:val="center"/>
          </w:tcPr>
          <w:p w14:paraId="4E9B87AB" w14:textId="77777777" w:rsidR="00553535" w:rsidRDefault="001C54D0" w:rsidP="00E32AD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Bij </w:t>
            </w:r>
          </w:p>
          <w:p w14:paraId="6A3665FE" w14:textId="02994FEA" w:rsidR="001C54D0" w:rsidRPr="00B31009" w:rsidRDefault="001C54D0" w:rsidP="00E32AD9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verificatie</w:t>
            </w:r>
          </w:p>
        </w:tc>
        <w:tc>
          <w:tcPr>
            <w:tcW w:w="1288" w:type="dxa"/>
            <w:shd w:val="clear" w:color="auto" w:fill="92D050"/>
            <w:vAlign w:val="center"/>
          </w:tcPr>
          <w:p w14:paraId="7209589E" w14:textId="77777777" w:rsidR="00553535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Na </w:t>
            </w:r>
          </w:p>
          <w:p w14:paraId="43F3B197" w14:textId="3FB085C9" w:rsidR="001C54D0" w:rsidRPr="00B31009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Aanbesteding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92D050"/>
            <w:vAlign w:val="center"/>
          </w:tcPr>
          <w:p w14:paraId="3B113873" w14:textId="0E706E36" w:rsidR="5DC10652" w:rsidRDefault="5DC10652" w:rsidP="0EC32A46">
            <w:pPr>
              <w:jc w:val="center"/>
              <w:rPr>
                <w:b/>
                <w:bCs/>
                <w:color w:val="FFFFFF" w:themeColor="background1"/>
              </w:rPr>
            </w:pPr>
            <w:r w:rsidRPr="0EC32A46">
              <w:rPr>
                <w:b/>
                <w:bCs/>
                <w:color w:val="FFFFFF" w:themeColor="background1"/>
              </w:rPr>
              <w:t>Akkoord</w:t>
            </w:r>
            <w:r w:rsidR="5CF75619" w:rsidRPr="0EC32A46">
              <w:rPr>
                <w:b/>
                <w:bCs/>
                <w:color w:val="FFFFFF" w:themeColor="background1"/>
              </w:rPr>
              <w:t xml:space="preserve"> en/of voldoet</w:t>
            </w:r>
            <w:r w:rsidRPr="0EC32A46">
              <w:rPr>
                <w:b/>
                <w:bCs/>
                <w:color w:val="FFFFFF" w:themeColor="background1"/>
              </w:rPr>
              <w:t xml:space="preserve"> (ja/nee)</w:t>
            </w:r>
          </w:p>
        </w:tc>
      </w:tr>
      <w:tr w:rsidR="001C54D0" w14:paraId="75D1A89C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0FC4D6D8" w14:textId="45832F6C" w:rsidR="001C54D0" w:rsidRPr="00C77881" w:rsidRDefault="001C54D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0D72E813" w14:textId="51C65E02" w:rsidR="001C54D0" w:rsidRPr="0014729C" w:rsidRDefault="00F66B55" w:rsidP="00E32AD9">
            <w:pPr>
              <w:jc w:val="center"/>
            </w:pPr>
            <w:r>
              <w:t>1</w:t>
            </w:r>
          </w:p>
        </w:tc>
        <w:tc>
          <w:tcPr>
            <w:tcW w:w="6484" w:type="dxa"/>
            <w:shd w:val="clear" w:color="auto" w:fill="auto"/>
          </w:tcPr>
          <w:p w14:paraId="0C3DDEF2" w14:textId="5A9073C4" w:rsidR="001C54D0" w:rsidRPr="00C77881" w:rsidRDefault="001C54D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F1405">
              <w:t>Begrippen</w:t>
            </w:r>
            <w:r w:rsidR="00F66B55">
              <w:t>lijst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3C9EACAD" w14:textId="378468A3" w:rsidR="001C54D0" w:rsidRPr="00C77881" w:rsidRDefault="001C54D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2E533C9E" w14:textId="77777777" w:rsidR="001C54D0" w:rsidRPr="00C77881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4A495616" w14:textId="77777777" w:rsidR="001C54D0" w:rsidRPr="00C77881" w:rsidRDefault="001C54D0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7A7857EA" w14:textId="77777777" w:rsidR="001C54D0" w:rsidRPr="00C77881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387669EA" w14:textId="1E49E805" w:rsidR="0EC32A46" w:rsidRDefault="0EC32A46" w:rsidP="0EC32A46">
            <w:pPr>
              <w:jc w:val="center"/>
            </w:pPr>
          </w:p>
        </w:tc>
      </w:tr>
      <w:tr w:rsidR="006C3F56" w14:paraId="6DEBE6AC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4405C905" w14:textId="54BF230A" w:rsidR="006C3F56" w:rsidRDefault="006C3F56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2CFD8F12" w14:textId="232F2808" w:rsidR="006C3F56" w:rsidRDefault="006C3F56" w:rsidP="00E32AD9">
            <w:pPr>
              <w:jc w:val="center"/>
            </w:pPr>
            <w:r>
              <w:t>2</w:t>
            </w:r>
          </w:p>
        </w:tc>
        <w:tc>
          <w:tcPr>
            <w:tcW w:w="6484" w:type="dxa"/>
            <w:shd w:val="clear" w:color="auto" w:fill="auto"/>
          </w:tcPr>
          <w:p w14:paraId="16667F9B" w14:textId="066316D6" w:rsidR="006C3F56" w:rsidRPr="008F1405" w:rsidRDefault="006C3F56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Checklist in te leveren stukken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753A1D85" w14:textId="77777777" w:rsidR="006C3F56" w:rsidRPr="00C77881" w:rsidRDefault="006C3F56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518B6AB5" w14:textId="77777777" w:rsidR="006C3F56" w:rsidRPr="00C77881" w:rsidRDefault="006C3F56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6C89711A" w14:textId="77777777" w:rsidR="006C3F56" w:rsidRPr="00C77881" w:rsidRDefault="006C3F56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6FC4D9FE" w14:textId="77777777" w:rsidR="006C3F56" w:rsidRPr="00C77881" w:rsidRDefault="006C3F56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5173040E" w14:textId="297C0664" w:rsidR="0EC32A46" w:rsidRDefault="0EC32A46" w:rsidP="0EC32A46">
            <w:pPr>
              <w:jc w:val="center"/>
            </w:pPr>
          </w:p>
        </w:tc>
      </w:tr>
      <w:tr w:rsidR="00A817FA" w14:paraId="4FAC01B8" w14:textId="77777777" w:rsidTr="0EC32A4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6573EC5C" w14:textId="43B02A8C" w:rsidR="00A817FA" w:rsidRPr="001302ED" w:rsidRDefault="00A817FA" w:rsidP="00E32AD9"/>
        </w:tc>
        <w:tc>
          <w:tcPr>
            <w:tcW w:w="823" w:type="dxa"/>
            <w:shd w:val="clear" w:color="auto" w:fill="auto"/>
          </w:tcPr>
          <w:p w14:paraId="2B3F7C56" w14:textId="776F8FF5" w:rsidR="00A817FA" w:rsidRPr="0014729C" w:rsidRDefault="004807EC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6484" w:type="dxa"/>
            <w:shd w:val="clear" w:color="auto" w:fill="auto"/>
          </w:tcPr>
          <w:p w14:paraId="3D91ACD5" w14:textId="1BBABC7E" w:rsidR="00A817FA" w:rsidRPr="001302ED" w:rsidRDefault="004807EC" w:rsidP="00E32A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Concept O</w:t>
            </w:r>
            <w:r w:rsidR="00A817FA" w:rsidRPr="00204B1E">
              <w:t xml:space="preserve">vereenkomst </w:t>
            </w:r>
          </w:p>
        </w:tc>
        <w:tc>
          <w:tcPr>
            <w:tcW w:w="772" w:type="dxa"/>
            <w:shd w:val="clear" w:color="auto" w:fill="auto"/>
          </w:tcPr>
          <w:p w14:paraId="18A04D0F" w14:textId="77777777" w:rsidR="00A817FA" w:rsidRPr="000C56E8" w:rsidRDefault="00A817FA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58B8FE95" w14:textId="77777777" w:rsidR="00A817FA" w:rsidRDefault="00A817FA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4C0B7491" w14:textId="77777777" w:rsidR="00A817FA" w:rsidRPr="00C77881" w:rsidRDefault="00A817FA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6E83C1BA" w14:textId="382FED40" w:rsidR="00A817FA" w:rsidRPr="00C77881" w:rsidRDefault="00E526F5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FFFFFF" w:themeFill="background1"/>
          </w:tcPr>
          <w:p w14:paraId="59A1FBA8" w14:textId="58E0B74B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7BD9" w14:paraId="1FB39520" w14:textId="77777777" w:rsidTr="0EC32A46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68184DB6" w14:textId="77777777" w:rsidR="00487BD9" w:rsidRPr="001302ED" w:rsidRDefault="00487BD9" w:rsidP="00E32AD9"/>
        </w:tc>
        <w:tc>
          <w:tcPr>
            <w:tcW w:w="823" w:type="dxa"/>
            <w:shd w:val="clear" w:color="auto" w:fill="auto"/>
          </w:tcPr>
          <w:p w14:paraId="076A2506" w14:textId="476CB3F5" w:rsidR="00487BD9" w:rsidRDefault="00487BD9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6484" w:type="dxa"/>
            <w:shd w:val="clear" w:color="auto" w:fill="auto"/>
          </w:tcPr>
          <w:p w14:paraId="0E1B0BDC" w14:textId="0B1FDCC9" w:rsidR="00487BD9" w:rsidRDefault="0090378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Verwerkersovereenkomst</w:t>
            </w:r>
          </w:p>
        </w:tc>
        <w:tc>
          <w:tcPr>
            <w:tcW w:w="772" w:type="dxa"/>
            <w:shd w:val="clear" w:color="auto" w:fill="auto"/>
          </w:tcPr>
          <w:p w14:paraId="3EA29EA2" w14:textId="77777777" w:rsidR="00487BD9" w:rsidRPr="000C56E8" w:rsidRDefault="00487BD9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7FAC9107" w14:textId="3F7941E7" w:rsidR="00487BD9" w:rsidRDefault="00487BD9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1A44B421" w14:textId="77777777" w:rsidR="00487BD9" w:rsidRPr="00C77881" w:rsidRDefault="00487BD9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58BF0FC2" w14:textId="29E206E6" w:rsidR="00487BD9" w:rsidRPr="00C77881" w:rsidRDefault="00597F16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FFFFFF" w:themeFill="background1"/>
          </w:tcPr>
          <w:p w14:paraId="34CC610A" w14:textId="77777777" w:rsidR="00487BD9" w:rsidRDefault="00487BD9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1F13" w14:paraId="3AE9E1B6" w14:textId="77777777" w:rsidTr="0EC32A4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5614B868" w14:textId="585D169F" w:rsidR="002A1F13" w:rsidRDefault="002A1F13" w:rsidP="00E32AD9"/>
        </w:tc>
        <w:tc>
          <w:tcPr>
            <w:tcW w:w="823" w:type="dxa"/>
            <w:shd w:val="clear" w:color="auto" w:fill="auto"/>
          </w:tcPr>
          <w:p w14:paraId="73F35C73" w14:textId="65A6DEA1" w:rsidR="002A1F13" w:rsidRDefault="00CA54D0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6484" w:type="dxa"/>
            <w:shd w:val="clear" w:color="auto" w:fill="auto"/>
          </w:tcPr>
          <w:p w14:paraId="5A2E8C7B" w14:textId="75A7DA41" w:rsidR="002A1F13" w:rsidRPr="00F05F1A" w:rsidRDefault="00CA54D0" w:rsidP="00E32A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GIBIT 2023</w:t>
            </w:r>
          </w:p>
        </w:tc>
        <w:tc>
          <w:tcPr>
            <w:tcW w:w="772" w:type="dxa"/>
            <w:shd w:val="clear" w:color="auto" w:fill="auto"/>
          </w:tcPr>
          <w:p w14:paraId="46D02951" w14:textId="77777777" w:rsidR="002A1F13" w:rsidRPr="000C56E8" w:rsidRDefault="002A1F13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3ACDF213" w14:textId="77777777" w:rsidR="002A1F13" w:rsidRDefault="002A1F13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09CCA117" w14:textId="77777777" w:rsidR="002A1F13" w:rsidRPr="00C77881" w:rsidRDefault="002A1F13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0A4CAF33" w14:textId="5A08587F" w:rsidR="002A1F13" w:rsidRPr="00C77881" w:rsidRDefault="006F6904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FFFFFF" w:themeFill="background1"/>
          </w:tcPr>
          <w:p w14:paraId="5F34C472" w14:textId="0E2F6A94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A3C" w14:paraId="69AFA411" w14:textId="77777777" w:rsidTr="0EC32A46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6F3F688B" w14:textId="0639C2D5" w:rsidR="00BE1A3C" w:rsidRDefault="00BE1A3C" w:rsidP="00E32AD9"/>
        </w:tc>
        <w:tc>
          <w:tcPr>
            <w:tcW w:w="823" w:type="dxa"/>
            <w:shd w:val="clear" w:color="auto" w:fill="auto"/>
          </w:tcPr>
          <w:p w14:paraId="6E9A8F35" w14:textId="460ACD28" w:rsidR="00BE1A3C" w:rsidRDefault="00CA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6484" w:type="dxa"/>
            <w:shd w:val="clear" w:color="auto" w:fill="auto"/>
          </w:tcPr>
          <w:p w14:paraId="3A74E80E" w14:textId="37A53245" w:rsidR="00BE1A3C" w:rsidRDefault="00BE1A3C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A3C">
              <w:t>Programma van Eisen</w:t>
            </w:r>
          </w:p>
        </w:tc>
        <w:tc>
          <w:tcPr>
            <w:tcW w:w="772" w:type="dxa"/>
            <w:shd w:val="clear" w:color="auto" w:fill="auto"/>
          </w:tcPr>
          <w:p w14:paraId="31F7280B" w14:textId="77777777" w:rsidR="00BE1A3C" w:rsidRPr="000C56E8" w:rsidRDefault="00BE1A3C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71C8085B" w14:textId="62BE3938" w:rsidR="00BE1A3C" w:rsidRDefault="00BE1A3C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21F58D83" w14:textId="77777777" w:rsidR="00BE1A3C" w:rsidRPr="00C77881" w:rsidRDefault="00BE1A3C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64429734" w14:textId="77777777" w:rsidR="00BE1A3C" w:rsidRPr="00C77881" w:rsidRDefault="00BE1A3C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FFFFFF" w:themeFill="background1"/>
          </w:tcPr>
          <w:p w14:paraId="05481FFC" w14:textId="4748616F" w:rsidR="0EC32A46" w:rsidRDefault="0EC32A46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C54D0" w:rsidRPr="0074606A" w14:paraId="394D34BF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20311257" w14:textId="70F41C86" w:rsidR="001C54D0" w:rsidRPr="0074606A" w:rsidRDefault="001C54D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159944EA" w14:textId="77777777" w:rsidR="001C54D0" w:rsidRPr="0014729C" w:rsidRDefault="001C54D0" w:rsidP="00E32AD9">
            <w:pPr>
              <w:jc w:val="center"/>
            </w:pPr>
          </w:p>
        </w:tc>
        <w:tc>
          <w:tcPr>
            <w:tcW w:w="6484" w:type="dxa"/>
            <w:shd w:val="clear" w:color="auto" w:fill="auto"/>
          </w:tcPr>
          <w:p w14:paraId="33F57D0E" w14:textId="77777777" w:rsidR="001C54D0" w:rsidRPr="0074606A" w:rsidRDefault="001C54D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606A">
              <w:t>Uniform Europees Aanbestedingsdocument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6BCB56D4" w14:textId="2D93680E" w:rsidR="001C54D0" w:rsidRPr="000C56E8" w:rsidRDefault="001C54D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2CEED90" w14:textId="77777777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606A"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077C928B" w14:textId="77777777" w:rsidR="001C54D0" w:rsidRPr="0074606A" w:rsidRDefault="001C54D0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510EA142" w14:textId="77777777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411DB1B8" w14:textId="75E03BDD" w:rsidR="0EC32A46" w:rsidRDefault="0EC32A46" w:rsidP="0EC32A46">
            <w:pPr>
              <w:jc w:val="center"/>
            </w:pPr>
          </w:p>
        </w:tc>
      </w:tr>
      <w:tr w:rsidR="00D032B1" w:rsidRPr="0074606A" w14:paraId="7A8D88B9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15270811" w14:textId="5FF734E4" w:rsidR="00D032B1" w:rsidRPr="0074606A" w:rsidRDefault="00D032B1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156D300C" w14:textId="271E320D" w:rsidR="00D032B1" w:rsidRPr="0014729C" w:rsidRDefault="0029273D" w:rsidP="00E32AD9">
            <w:pPr>
              <w:jc w:val="center"/>
            </w:pPr>
            <w:r>
              <w:t>7</w:t>
            </w:r>
          </w:p>
        </w:tc>
        <w:tc>
          <w:tcPr>
            <w:tcW w:w="6484" w:type="dxa"/>
            <w:shd w:val="clear" w:color="auto" w:fill="auto"/>
          </w:tcPr>
          <w:p w14:paraId="18D8F4DC" w14:textId="77777777" w:rsidR="00D032B1" w:rsidRPr="0074606A" w:rsidRDefault="00D032B1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4DFA">
              <w:t>Model verklaring beroep op derde(n)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56364DC0" w14:textId="77777777" w:rsidR="00D032B1" w:rsidRPr="000C56E8" w:rsidRDefault="00D032B1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C519091" w14:textId="77777777" w:rsidR="00D032B1" w:rsidRPr="0074606A" w:rsidRDefault="00D032B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606A"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6024185D" w14:textId="77777777" w:rsidR="00D032B1" w:rsidRPr="0074606A" w:rsidRDefault="00D032B1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63C79434" w14:textId="77777777" w:rsidR="00D032B1" w:rsidRPr="0074606A" w:rsidRDefault="00D032B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6CD2FF01" w14:textId="74098C02" w:rsidR="0EC32A46" w:rsidRDefault="0EC32A46" w:rsidP="0EC32A46">
            <w:pPr>
              <w:jc w:val="center"/>
            </w:pPr>
          </w:p>
        </w:tc>
      </w:tr>
      <w:tr w:rsidR="001C54D0" w14:paraId="05CCFCC0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57EF7238" w14:textId="29B5048B" w:rsidR="001C54D0" w:rsidRPr="0074606A" w:rsidRDefault="001C54D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17FDA411" w14:textId="1BBF660D" w:rsidR="001C54D0" w:rsidRPr="0014729C" w:rsidRDefault="0029273D" w:rsidP="00E32AD9">
            <w:pPr>
              <w:jc w:val="center"/>
            </w:pPr>
            <w:r>
              <w:t>8</w:t>
            </w:r>
          </w:p>
        </w:tc>
        <w:tc>
          <w:tcPr>
            <w:tcW w:w="6484" w:type="dxa"/>
            <w:shd w:val="clear" w:color="auto" w:fill="auto"/>
          </w:tcPr>
          <w:p w14:paraId="788BCBDB" w14:textId="77777777" w:rsidR="001C54D0" w:rsidRPr="0074606A" w:rsidRDefault="001C54D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79BA">
              <w:t xml:space="preserve">Verklaring inzake </w:t>
            </w:r>
            <w:r>
              <w:t>Verordening</w:t>
            </w:r>
            <w:r w:rsidRPr="007F79BA">
              <w:t xml:space="preserve"> (EU) 2022/576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26188CCB" w14:textId="59FB1FB2" w:rsidR="001C54D0" w:rsidRPr="000C56E8" w:rsidRDefault="001C54D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16DE0185" w14:textId="77777777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5DED0084" w14:textId="77777777" w:rsidR="001C54D0" w:rsidRPr="0074606A" w:rsidRDefault="001C54D0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6839A071" w14:textId="77777777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3C9F25D4" w14:textId="2625AE78" w:rsidR="0EC32A46" w:rsidRDefault="0EC32A46" w:rsidP="0EC32A46">
            <w:pPr>
              <w:jc w:val="center"/>
            </w:pPr>
          </w:p>
        </w:tc>
      </w:tr>
      <w:tr w:rsidR="001C54D0" w14:paraId="5D11131A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3CC615FD" w14:textId="207C09B0" w:rsidR="001C54D0" w:rsidRPr="0074606A" w:rsidRDefault="001C54D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16465EFC" w14:textId="77777777" w:rsidR="001C54D0" w:rsidRPr="0014729C" w:rsidRDefault="001C54D0" w:rsidP="00E32AD9">
            <w:pPr>
              <w:jc w:val="center"/>
            </w:pPr>
          </w:p>
        </w:tc>
        <w:tc>
          <w:tcPr>
            <w:tcW w:w="6484" w:type="dxa"/>
            <w:shd w:val="clear" w:color="auto" w:fill="auto"/>
          </w:tcPr>
          <w:p w14:paraId="24B69562" w14:textId="77777777" w:rsidR="001C54D0" w:rsidRPr="0074606A" w:rsidRDefault="001C54D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4606A">
              <w:t>Uittreksel(s) handelsregister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0B8D8E0C" w14:textId="02A214B9" w:rsidR="001C54D0" w:rsidRPr="000C56E8" w:rsidRDefault="001C54D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508F13BD" w14:textId="07A922F2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1BF5080A" w14:textId="7EAE659E" w:rsidR="001C54D0" w:rsidRPr="0074606A" w:rsidRDefault="006E7674" w:rsidP="00E32AD9">
            <w:pPr>
              <w:jc w:val="center"/>
            </w:pPr>
            <w:r>
              <w:t>X</w:t>
            </w:r>
          </w:p>
        </w:tc>
        <w:tc>
          <w:tcPr>
            <w:tcW w:w="1288" w:type="dxa"/>
            <w:shd w:val="clear" w:color="auto" w:fill="auto"/>
          </w:tcPr>
          <w:p w14:paraId="22421AF6" w14:textId="77777777" w:rsidR="001C54D0" w:rsidRPr="0074606A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56F599F7" w14:textId="31FBCFD9" w:rsidR="0EC32A46" w:rsidRDefault="0EC32A46" w:rsidP="0EC32A46">
            <w:pPr>
              <w:jc w:val="center"/>
            </w:pPr>
          </w:p>
        </w:tc>
      </w:tr>
      <w:tr w:rsidR="008B0A2C" w14:paraId="726D208C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50ED963A" w14:textId="518C5976" w:rsidR="008B0A2C" w:rsidRDefault="008B0A2C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45A91D11" w14:textId="77777777" w:rsidR="008B0A2C" w:rsidRPr="0014729C" w:rsidRDefault="008B0A2C" w:rsidP="00E32AD9">
            <w:pPr>
              <w:jc w:val="center"/>
            </w:pPr>
          </w:p>
        </w:tc>
        <w:tc>
          <w:tcPr>
            <w:tcW w:w="6484" w:type="dxa"/>
            <w:shd w:val="clear" w:color="auto" w:fill="auto"/>
          </w:tcPr>
          <w:p w14:paraId="03CCE188" w14:textId="4253D6CD" w:rsidR="008B0A2C" w:rsidRPr="0074606A" w:rsidRDefault="00822526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2526">
              <w:t>Verzekering tegen beroepsrisico’s</w:t>
            </w:r>
            <w:r w:rsidR="003A648E">
              <w:t xml:space="preserve"> (bij Inschrijving alleen </w:t>
            </w:r>
            <w:r w:rsidR="00F42AE7">
              <w:t xml:space="preserve">hieraan </w:t>
            </w:r>
            <w:r w:rsidR="000D68F3">
              <w:t xml:space="preserve">voldoen </w:t>
            </w:r>
            <w:r w:rsidR="003A648E">
              <w:t>bevestigen</w:t>
            </w:r>
            <w:r w:rsidR="000D68F3"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65F4D567" w14:textId="77777777" w:rsidR="008B0A2C" w:rsidRPr="000C56E8" w:rsidRDefault="008B0A2C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7CABB6B1" w14:textId="491469C3" w:rsidR="008B0A2C" w:rsidRPr="0074606A" w:rsidRDefault="00822526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628CA22E" w14:textId="50DEFF30" w:rsidR="008B0A2C" w:rsidRPr="0074606A" w:rsidRDefault="00822526" w:rsidP="00E32AD9">
            <w:pPr>
              <w:jc w:val="center"/>
            </w:pPr>
            <w:r>
              <w:t>X</w:t>
            </w:r>
          </w:p>
        </w:tc>
        <w:tc>
          <w:tcPr>
            <w:tcW w:w="1288" w:type="dxa"/>
            <w:shd w:val="clear" w:color="auto" w:fill="auto"/>
          </w:tcPr>
          <w:p w14:paraId="48369E8B" w14:textId="77777777" w:rsidR="008B0A2C" w:rsidRPr="0074606A" w:rsidRDefault="008B0A2C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auto"/>
          </w:tcPr>
          <w:p w14:paraId="14615937" w14:textId="43E3A9D3" w:rsidR="0EC32A46" w:rsidRDefault="0EC32A46" w:rsidP="0EC32A46">
            <w:pPr>
              <w:jc w:val="center"/>
            </w:pPr>
          </w:p>
        </w:tc>
      </w:tr>
      <w:tr w:rsidR="001C54D0" w14:paraId="2CC71E36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7316AE13" w14:textId="1050EA5F" w:rsidR="001C54D0" w:rsidRPr="001D4121" w:rsidRDefault="001C54D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482102BE" w14:textId="1913D26A" w:rsidR="001C54D0" w:rsidRPr="0014729C" w:rsidRDefault="000D737C" w:rsidP="00E32AD9">
            <w:pPr>
              <w:jc w:val="center"/>
            </w:pPr>
            <w:r>
              <w:t>9</w:t>
            </w:r>
          </w:p>
        </w:tc>
        <w:tc>
          <w:tcPr>
            <w:tcW w:w="6484" w:type="dxa"/>
            <w:shd w:val="clear" w:color="auto" w:fill="auto"/>
          </w:tcPr>
          <w:p w14:paraId="357305F8" w14:textId="77777777" w:rsidR="001C54D0" w:rsidRPr="001D4121" w:rsidRDefault="001C54D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4121">
              <w:t>Referentieopdracht(en) voor kerncompetentie</w:t>
            </w:r>
            <w:r>
              <w:t xml:space="preserve"> </w:t>
            </w:r>
            <w:r w:rsidRPr="001D4121">
              <w:t>conform model</w:t>
            </w:r>
            <w:r>
              <w:t xml:space="preserve"> in bijlage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18B8D7DC" w14:textId="1F01A1ED" w:rsidR="001C54D0" w:rsidRPr="000C56E8" w:rsidRDefault="001C54D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063DC175" w14:textId="77777777" w:rsidR="001C54D0" w:rsidRPr="001D4121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4121"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0A335144" w14:textId="77777777" w:rsidR="001C54D0" w:rsidRPr="001D4121" w:rsidRDefault="001C54D0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6DC1542C" w14:textId="77777777" w:rsidR="001C54D0" w:rsidRPr="001D4121" w:rsidRDefault="001C54D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01604C82" w14:textId="2B04AC51" w:rsidR="0EC32A46" w:rsidRDefault="0EC32A46" w:rsidP="0EC32A46">
            <w:pPr>
              <w:jc w:val="center"/>
            </w:pPr>
          </w:p>
        </w:tc>
      </w:tr>
      <w:tr w:rsidR="00903780" w14:paraId="4AFF7CBF" w14:textId="77777777" w:rsidTr="0EC32A4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55B71A67" w14:textId="77777777" w:rsidR="00903780" w:rsidRPr="001D4121" w:rsidRDefault="00903780" w:rsidP="00E32AD9"/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3" w:type="dxa"/>
            <w:shd w:val="clear" w:color="auto" w:fill="auto"/>
          </w:tcPr>
          <w:p w14:paraId="6C7CC033" w14:textId="35F98ECD" w:rsidR="00903780" w:rsidRDefault="00903780" w:rsidP="00903780">
            <w:pPr>
              <w:jc w:val="center"/>
            </w:pPr>
            <w:r>
              <w:t>10</w:t>
            </w:r>
          </w:p>
        </w:tc>
        <w:tc>
          <w:tcPr>
            <w:tcW w:w="6484" w:type="dxa"/>
            <w:shd w:val="clear" w:color="auto" w:fill="auto"/>
          </w:tcPr>
          <w:p w14:paraId="08E65C1E" w14:textId="2E70B09A" w:rsidR="00903780" w:rsidRPr="001D4121" w:rsidRDefault="00903780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Wachtkameroveree</w:t>
            </w:r>
            <w:r w:rsidR="00A07444">
              <w:t>n</w:t>
            </w:r>
            <w:r>
              <w:t>komst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2" w:type="dxa"/>
            <w:shd w:val="clear" w:color="auto" w:fill="auto"/>
          </w:tcPr>
          <w:p w14:paraId="08689A7B" w14:textId="77777777" w:rsidR="00903780" w:rsidRPr="000C56E8" w:rsidRDefault="00903780" w:rsidP="00E32AD9">
            <w:pPr>
              <w:jc w:val="center"/>
            </w:pPr>
          </w:p>
        </w:tc>
        <w:tc>
          <w:tcPr>
            <w:tcW w:w="1159" w:type="dxa"/>
            <w:shd w:val="clear" w:color="auto" w:fill="auto"/>
          </w:tcPr>
          <w:p w14:paraId="2FFB2146" w14:textId="77777777" w:rsidR="00903780" w:rsidRPr="001D4121" w:rsidRDefault="0090378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30" w:type="dxa"/>
            <w:shd w:val="clear" w:color="auto" w:fill="auto"/>
          </w:tcPr>
          <w:p w14:paraId="503843EF" w14:textId="77777777" w:rsidR="00903780" w:rsidRPr="001D4121" w:rsidRDefault="00903780" w:rsidP="00E32AD9">
            <w:pPr>
              <w:jc w:val="center"/>
            </w:pPr>
          </w:p>
        </w:tc>
        <w:tc>
          <w:tcPr>
            <w:tcW w:w="1288" w:type="dxa"/>
            <w:shd w:val="clear" w:color="auto" w:fill="auto"/>
          </w:tcPr>
          <w:p w14:paraId="199308EF" w14:textId="037D5816" w:rsidR="00903780" w:rsidRPr="001D4121" w:rsidRDefault="006E7674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88" w:type="dxa"/>
            <w:shd w:val="clear" w:color="auto" w:fill="000000" w:themeFill="text1"/>
          </w:tcPr>
          <w:p w14:paraId="38CA7BE3" w14:textId="77777777" w:rsidR="00903780" w:rsidRDefault="00903780" w:rsidP="0EC32A46">
            <w:pPr>
              <w:jc w:val="center"/>
            </w:pPr>
          </w:p>
        </w:tc>
      </w:tr>
      <w:tr w:rsidR="00424C30" w14:paraId="5560FF55" w14:textId="77777777" w:rsidTr="0EC32A46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72B50F67" w14:textId="0B3C0493" w:rsidR="00424C30" w:rsidRPr="00424C30" w:rsidRDefault="00424C30" w:rsidP="00E32AD9"/>
        </w:tc>
        <w:tc>
          <w:tcPr>
            <w:tcW w:w="823" w:type="dxa"/>
            <w:shd w:val="clear" w:color="auto" w:fill="auto"/>
          </w:tcPr>
          <w:p w14:paraId="271CD463" w14:textId="7EE9FE90" w:rsidR="00424C30" w:rsidRPr="00424C30" w:rsidRDefault="00E736BA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903780">
              <w:t>1</w:t>
            </w:r>
          </w:p>
        </w:tc>
        <w:tc>
          <w:tcPr>
            <w:tcW w:w="6484" w:type="dxa"/>
            <w:shd w:val="clear" w:color="auto" w:fill="auto"/>
          </w:tcPr>
          <w:p w14:paraId="180C9815" w14:textId="5B3F0AD3" w:rsidR="00424C30" w:rsidRDefault="00E736BA" w:rsidP="00E32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Prijzenblad (Excel en getekende PDF)</w:t>
            </w:r>
          </w:p>
        </w:tc>
        <w:tc>
          <w:tcPr>
            <w:tcW w:w="772" w:type="dxa"/>
            <w:shd w:val="clear" w:color="auto" w:fill="auto"/>
          </w:tcPr>
          <w:p w14:paraId="3633275C" w14:textId="77777777" w:rsidR="00424C30" w:rsidRPr="00C77881" w:rsidRDefault="00424C3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6379C412" w14:textId="0607F472" w:rsidR="00424C30" w:rsidRPr="00C77881" w:rsidRDefault="00E736BA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30" w:type="dxa"/>
            <w:shd w:val="clear" w:color="auto" w:fill="auto"/>
          </w:tcPr>
          <w:p w14:paraId="5163C399" w14:textId="77777777" w:rsidR="00424C30" w:rsidRPr="00C77881" w:rsidRDefault="00424C3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7B53B559" w14:textId="77777777" w:rsidR="00424C30" w:rsidRPr="00C77881" w:rsidRDefault="00424C30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000000" w:themeFill="text1"/>
          </w:tcPr>
          <w:p w14:paraId="7F778701" w14:textId="14D1557F" w:rsidR="0EC32A46" w:rsidRDefault="0EC32A46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EC32A46" w14:paraId="26D6AF23" w14:textId="77777777" w:rsidTr="00240C10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34BBABCC" w14:textId="6F3FBEFA" w:rsidR="0EC32A46" w:rsidRDefault="0EC32A46" w:rsidP="0EC32A46"/>
        </w:tc>
        <w:tc>
          <w:tcPr>
            <w:tcW w:w="823" w:type="dxa"/>
            <w:shd w:val="clear" w:color="auto" w:fill="auto"/>
          </w:tcPr>
          <w:p w14:paraId="463B7EBD" w14:textId="22DCAABE" w:rsidR="0EC32A46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6484" w:type="dxa"/>
            <w:shd w:val="clear" w:color="auto" w:fill="auto"/>
          </w:tcPr>
          <w:p w14:paraId="2819552D" w14:textId="4DF0FF9A" w:rsidR="66DE343A" w:rsidRDefault="00240C10" w:rsidP="0EC32A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Marktconsultatie</w:t>
            </w:r>
            <w:r w:rsidR="00903780">
              <w:t xml:space="preserve"> DMS 16-10-2023</w:t>
            </w:r>
          </w:p>
        </w:tc>
        <w:tc>
          <w:tcPr>
            <w:tcW w:w="772" w:type="dxa"/>
            <w:shd w:val="clear" w:color="auto" w:fill="auto"/>
          </w:tcPr>
          <w:p w14:paraId="65830FC7" w14:textId="34184D8C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12E072D5" w14:textId="3935EC39" w:rsidR="66DE343A" w:rsidRDefault="66DE343A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7A162183" w14:textId="4D86181C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7A208DE0" w14:textId="3C19E503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000000" w:themeFill="text1"/>
          </w:tcPr>
          <w:p w14:paraId="449259CE" w14:textId="45A0C93D" w:rsidR="0EC32A46" w:rsidRPr="00240C10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black"/>
              </w:rPr>
            </w:pPr>
          </w:p>
        </w:tc>
      </w:tr>
      <w:tr w:rsidR="00903780" w14:paraId="47ED30BF" w14:textId="77777777" w:rsidTr="00240C10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378C4585" w14:textId="77777777" w:rsidR="00903780" w:rsidRDefault="00903780" w:rsidP="0EC32A46"/>
        </w:tc>
        <w:tc>
          <w:tcPr>
            <w:tcW w:w="823" w:type="dxa"/>
            <w:shd w:val="clear" w:color="auto" w:fill="auto"/>
          </w:tcPr>
          <w:p w14:paraId="1B53D39D" w14:textId="0742C22F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</w:t>
            </w:r>
          </w:p>
        </w:tc>
        <w:tc>
          <w:tcPr>
            <w:tcW w:w="6484" w:type="dxa"/>
            <w:shd w:val="clear" w:color="auto" w:fill="auto"/>
          </w:tcPr>
          <w:p w14:paraId="79E9EEC5" w14:textId="4FDEA6F4" w:rsidR="00903780" w:rsidRDefault="00240C10" w:rsidP="0EC32A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Marktconsultatie </w:t>
            </w:r>
            <w:r w:rsidR="00903780">
              <w:t>gestelde vragen en gegeven antwoorden</w:t>
            </w:r>
          </w:p>
        </w:tc>
        <w:tc>
          <w:tcPr>
            <w:tcW w:w="772" w:type="dxa"/>
            <w:shd w:val="clear" w:color="auto" w:fill="auto"/>
          </w:tcPr>
          <w:p w14:paraId="1E79F960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48608A74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3AAC4EEB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7F5C71D9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000000" w:themeFill="text1"/>
          </w:tcPr>
          <w:p w14:paraId="188881ED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EC32A46" w14:paraId="24B714D1" w14:textId="77777777" w:rsidTr="0EC32A4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09BB764B" w14:textId="5BDB94ED" w:rsidR="0EC32A46" w:rsidRDefault="0EC32A46" w:rsidP="0EC32A46"/>
        </w:tc>
        <w:tc>
          <w:tcPr>
            <w:tcW w:w="823" w:type="dxa"/>
            <w:shd w:val="clear" w:color="auto" w:fill="auto"/>
          </w:tcPr>
          <w:p w14:paraId="01B76303" w14:textId="011500B8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484" w:type="dxa"/>
            <w:shd w:val="clear" w:color="auto" w:fill="auto"/>
          </w:tcPr>
          <w:p w14:paraId="23FE16B3" w14:textId="50138C73" w:rsidR="2CE96FAB" w:rsidRPr="00240C10" w:rsidRDefault="2CE96FAB" w:rsidP="00903780">
            <w:pPr>
              <w:spacing w:before="21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240C10">
              <w:rPr>
                <w:rFonts w:eastAsia="Segoe UI" w:cs="Arial"/>
              </w:rPr>
              <w:t xml:space="preserve">Eisen aan de maatregelen inzake kwaliteitsborging </w:t>
            </w:r>
          </w:p>
          <w:p w14:paraId="1D2329D9" w14:textId="566B837F" w:rsidR="2CE96FAB" w:rsidRPr="00240C10" w:rsidRDefault="2CE96F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  <w:p w14:paraId="68C38260" w14:textId="247F870F" w:rsidR="2CE96FAB" w:rsidRPr="00240C10" w:rsidRDefault="2CE96FAB" w:rsidP="0EC32A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240C10">
              <w:rPr>
                <w:rFonts w:eastAsia="Segoe UI" w:cs="Arial"/>
              </w:rPr>
              <w:t xml:space="preserve"> </w:t>
            </w:r>
            <w:r w:rsidRPr="00240C10">
              <w:rPr>
                <w:rFonts w:eastAsia="Verdana" w:cs="Arial"/>
              </w:rPr>
              <w:t xml:space="preserve"> </w:t>
            </w:r>
          </w:p>
        </w:tc>
        <w:tc>
          <w:tcPr>
            <w:tcW w:w="772" w:type="dxa"/>
            <w:shd w:val="clear" w:color="auto" w:fill="auto"/>
          </w:tcPr>
          <w:p w14:paraId="4F18BDE7" w14:textId="1AFD8426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25F8CE29" w14:textId="66CBA6D1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3F13894D" w14:textId="77777777" w:rsidR="006E7674" w:rsidRDefault="006E7674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FDB87A" w14:textId="7AA8F6DE" w:rsidR="2CE96FAB" w:rsidRDefault="2CE96FAB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auto"/>
          </w:tcPr>
          <w:p w14:paraId="30E7A57A" w14:textId="435D0FB6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5185AF00" w14:textId="566C1ED5" w:rsidR="0EC32A46" w:rsidRDefault="0EC32A46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03780" w14:paraId="2B4241CF" w14:textId="77777777" w:rsidTr="0EC32A46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7C01D70B" w14:textId="77777777" w:rsidR="00903780" w:rsidRDefault="00903780" w:rsidP="0EC32A46"/>
        </w:tc>
        <w:tc>
          <w:tcPr>
            <w:tcW w:w="823" w:type="dxa"/>
            <w:shd w:val="clear" w:color="auto" w:fill="auto"/>
          </w:tcPr>
          <w:p w14:paraId="6DA3CDC9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484" w:type="dxa"/>
            <w:shd w:val="clear" w:color="auto" w:fill="auto"/>
          </w:tcPr>
          <w:p w14:paraId="401A7D8C" w14:textId="410AEA09" w:rsidR="00903780" w:rsidRPr="00240C10" w:rsidRDefault="00903780" w:rsidP="00903780">
            <w:pPr>
              <w:spacing w:before="21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egoe UI" w:cs="Arial"/>
              </w:rPr>
            </w:pPr>
            <w:r w:rsidRPr="00240C10">
              <w:rPr>
                <w:rFonts w:eastAsia="Segoe UI" w:cs="Arial"/>
              </w:rPr>
              <w:t>Eisen aan de maatregelen inzake informatiebeveiliging</w:t>
            </w:r>
          </w:p>
        </w:tc>
        <w:tc>
          <w:tcPr>
            <w:tcW w:w="772" w:type="dxa"/>
            <w:shd w:val="clear" w:color="auto" w:fill="auto"/>
          </w:tcPr>
          <w:p w14:paraId="534F427E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22B6C56D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58C09E6B" w14:textId="61DB1786" w:rsidR="00903780" w:rsidRDefault="00903780" w:rsidP="009037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auto"/>
          </w:tcPr>
          <w:p w14:paraId="708A5512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05EE8A74" w14:textId="77777777" w:rsidR="00903780" w:rsidRDefault="00903780" w:rsidP="0EC32A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03780" w14:paraId="42CF41BB" w14:textId="77777777" w:rsidTr="0EC32A46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6" w:type="dxa"/>
            <w:shd w:val="clear" w:color="auto" w:fill="auto"/>
          </w:tcPr>
          <w:p w14:paraId="61CE575E" w14:textId="77777777" w:rsidR="00903780" w:rsidRDefault="00903780" w:rsidP="0EC32A46"/>
        </w:tc>
        <w:tc>
          <w:tcPr>
            <w:tcW w:w="823" w:type="dxa"/>
            <w:shd w:val="clear" w:color="auto" w:fill="auto"/>
          </w:tcPr>
          <w:p w14:paraId="43FAADC1" w14:textId="77777777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484" w:type="dxa"/>
            <w:shd w:val="clear" w:color="auto" w:fill="auto"/>
          </w:tcPr>
          <w:p w14:paraId="02E8A194" w14:textId="5724D134" w:rsidR="00903780" w:rsidRPr="00240C10" w:rsidRDefault="00903780" w:rsidP="00903780">
            <w:pPr>
              <w:spacing w:before="210" w:after="2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egoe UI" w:cs="Arial"/>
              </w:rPr>
            </w:pPr>
            <w:r w:rsidRPr="00240C10">
              <w:rPr>
                <w:rFonts w:eastAsia="Segoe UI" w:cs="Arial"/>
              </w:rPr>
              <w:t>Financiële en economische draagkracht</w:t>
            </w:r>
          </w:p>
        </w:tc>
        <w:tc>
          <w:tcPr>
            <w:tcW w:w="772" w:type="dxa"/>
            <w:shd w:val="clear" w:color="auto" w:fill="auto"/>
          </w:tcPr>
          <w:p w14:paraId="318B63CA" w14:textId="77777777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59" w:type="dxa"/>
            <w:shd w:val="clear" w:color="auto" w:fill="auto"/>
          </w:tcPr>
          <w:p w14:paraId="4B7FF8A1" w14:textId="77777777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30" w:type="dxa"/>
            <w:shd w:val="clear" w:color="auto" w:fill="auto"/>
          </w:tcPr>
          <w:p w14:paraId="14DABC86" w14:textId="77777777" w:rsidR="009833AF" w:rsidRDefault="009833AF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7720478" w14:textId="77230098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288" w:type="dxa"/>
            <w:shd w:val="clear" w:color="auto" w:fill="auto"/>
          </w:tcPr>
          <w:p w14:paraId="3C222A1D" w14:textId="77777777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88" w:type="dxa"/>
            <w:shd w:val="clear" w:color="auto" w:fill="auto"/>
          </w:tcPr>
          <w:p w14:paraId="05B66F0F" w14:textId="77777777" w:rsidR="00903780" w:rsidRDefault="00903780" w:rsidP="0EC32A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BA97022" w14:textId="77777777" w:rsidR="001C54D0" w:rsidRPr="00000A97" w:rsidRDefault="001C54D0" w:rsidP="001C54D0">
      <w:pPr>
        <w:pStyle w:val="Opsomteken1"/>
        <w:numPr>
          <w:ilvl w:val="0"/>
          <w:numId w:val="0"/>
        </w:numPr>
        <w:ind w:left="170" w:hanging="170"/>
        <w:rPr>
          <w:rFonts w:asciiTheme="minorHAnsi" w:hAnsiTheme="minorHAnsi"/>
          <w:sz w:val="18"/>
          <w:szCs w:val="18"/>
        </w:rPr>
      </w:pPr>
    </w:p>
    <w:sectPr w:rsidR="001C54D0" w:rsidRPr="00000A97" w:rsidSect="0055153B">
      <w:headerReference w:type="default" r:id="rId11"/>
      <w:footerReference w:type="default" r:id="rId12"/>
      <w:pgSz w:w="16838" w:h="11906" w:orient="landscape" w:code="9"/>
      <w:pgMar w:top="1418" w:right="1701" w:bottom="1418" w:left="1588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75055" w14:textId="77777777" w:rsidR="00117C13" w:rsidRDefault="00117C13" w:rsidP="00E44CB7">
      <w:pPr>
        <w:spacing w:after="0"/>
      </w:pPr>
      <w:r>
        <w:separator/>
      </w:r>
    </w:p>
  </w:endnote>
  <w:endnote w:type="continuationSeparator" w:id="0">
    <w:p w14:paraId="254A7DD4" w14:textId="77777777" w:rsidR="00117C13" w:rsidRDefault="00117C13" w:rsidP="00E44C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6DDB0" w14:textId="77777777" w:rsidR="00CD03BD" w:rsidRDefault="00CD03BD" w:rsidP="00626477">
    <w:pPr>
      <w:jc w:val="center"/>
    </w:pPr>
    <w:r>
      <w:rPr>
        <w:noProof/>
        <w:color w:val="000000"/>
        <w:lang w:eastAsia="nl-NL"/>
      </w:rPr>
      <w:drawing>
        <wp:anchor distT="0" distB="0" distL="114300" distR="114300" simplePos="0" relativeHeight="251664384" behindDoc="1" locked="0" layoutInCell="1" allowOverlap="1" wp14:anchorId="6CBA55EE" wp14:editId="437F8705">
          <wp:simplePos x="0" y="0"/>
          <wp:positionH relativeFrom="page">
            <wp:posOffset>442595</wp:posOffset>
          </wp:positionH>
          <wp:positionV relativeFrom="page">
            <wp:posOffset>9991090</wp:posOffset>
          </wp:positionV>
          <wp:extent cx="6818400" cy="360000"/>
          <wp:effectExtent l="0" t="0" r="0" b="2540"/>
          <wp:wrapNone/>
          <wp:docPr id="3" name="Afbeelding 3" descr="cid:66B0DE14-E552-4AB9-B816-A2BD421CA4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9140DE9-2A3F-4013-B068-308578C21BE3" descr="cid:66B0DE14-E552-4AB9-B816-A2BD421CA4A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5CB2">
      <w:rPr>
        <w:color w:val="595959" w:themeColor="text1" w:themeTint="A6"/>
        <w:sz w:val="15"/>
      </w:rPr>
      <w:t xml:space="preserve">Pagina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PAGE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7</w:t>
    </w:r>
    <w:r w:rsidRPr="0050765B">
      <w:rPr>
        <w:b/>
        <w:color w:val="595959" w:themeColor="text1" w:themeTint="A6"/>
        <w:sz w:val="15"/>
      </w:rPr>
      <w:fldChar w:fldCharType="end"/>
    </w:r>
    <w:r w:rsidRPr="00CB5CB2">
      <w:rPr>
        <w:color w:val="595959" w:themeColor="text1" w:themeTint="A6"/>
        <w:sz w:val="15"/>
      </w:rPr>
      <w:t xml:space="preserve"> van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NUMPAGES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11</w:t>
    </w:r>
    <w:r w:rsidRPr="0050765B">
      <w:rPr>
        <w:b/>
        <w:color w:val="595959" w:themeColor="text1" w:themeTint="A6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9E98B" w14:textId="77777777" w:rsidR="00117C13" w:rsidRDefault="00117C13" w:rsidP="00E44CB7">
      <w:pPr>
        <w:spacing w:after="0"/>
      </w:pPr>
      <w:r>
        <w:separator/>
      </w:r>
    </w:p>
  </w:footnote>
  <w:footnote w:type="continuationSeparator" w:id="0">
    <w:p w14:paraId="1C305954" w14:textId="77777777" w:rsidR="00117C13" w:rsidRDefault="00117C13" w:rsidP="00E44C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D4635" w14:textId="4CB6DD80" w:rsidR="00CD03BD" w:rsidRDefault="00EC23BE" w:rsidP="00552C38">
    <w:pPr>
      <w:pStyle w:val="Koptekst"/>
      <w:rPr>
        <w:color w:val="595959" w:themeColor="text1" w:themeTint="A6"/>
        <w:sz w:val="13"/>
        <w:szCs w:val="13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1AE720" wp14:editId="44BA6DC3">
          <wp:simplePos x="0" y="0"/>
          <wp:positionH relativeFrom="column">
            <wp:posOffset>6751320</wp:posOffset>
          </wp:positionH>
          <wp:positionV relativeFrom="paragraph">
            <wp:posOffset>-139065</wp:posOffset>
          </wp:positionV>
          <wp:extent cx="2512800" cy="903600"/>
          <wp:effectExtent l="0" t="0" r="1905" b="0"/>
          <wp:wrapSquare wrapText="bothSides"/>
          <wp:docPr id="1992397720" name="Afbeelding 2" descr="Afbeelding met Lettertype, Graphics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397720" name="Afbeelding 2" descr="Afbeelding met Lettertype, Graphics, grafische vormgeving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8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color w:val="595959" w:themeColor="text1" w:themeTint="A6"/>
          <w:sz w:val="13"/>
          <w:szCs w:val="13"/>
        </w:rPr>
        <w:alias w:val="Documentsoort/Titel/Procesnr/Versienr/JJJJMMDD"/>
        <w:tag w:val="Documentsoort/Titel/Procesnr/Versienr/JJJJMMDD"/>
        <w:id w:val="1031233317"/>
        <w:placeholder>
          <w:docPart w:val="62EB53C7F3604F78BA0F7C4315324D80"/>
        </w:placeholder>
      </w:sdtPr>
      <w:sdtContent>
        <w:r w:rsidR="0029273D">
          <w:rPr>
            <w:color w:val="595959" w:themeColor="text1" w:themeTint="A6"/>
            <w:sz w:val="13"/>
            <w:szCs w:val="13"/>
          </w:rPr>
          <w:t xml:space="preserve">Aanbestedingsleidraad </w:t>
        </w:r>
        <w:r w:rsidR="00612A09" w:rsidRPr="00612A09">
          <w:rPr>
            <w:color w:val="595959" w:themeColor="text1" w:themeTint="A6"/>
            <w:sz w:val="13"/>
            <w:szCs w:val="13"/>
          </w:rPr>
          <w:t>Decentrale ICT Hardware</w:t>
        </w:r>
      </w:sdtContent>
    </w:sdt>
  </w:p>
  <w:p w14:paraId="3A5977B0" w14:textId="4C758D5F" w:rsidR="00CD03BD" w:rsidRPr="00BB124A" w:rsidRDefault="00CD03BD" w:rsidP="00552C38">
    <w:pPr>
      <w:pStyle w:val="Koptekst"/>
      <w:rPr>
        <w:color w:val="595959" w:themeColor="text1" w:themeTint="A6"/>
        <w:sz w:val="13"/>
        <w:szCs w:val="1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37E7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229F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A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566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C4C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2F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E24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8E9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0C9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D21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0BBE29FE"/>
    <w:multiLevelType w:val="hybridMultilevel"/>
    <w:tmpl w:val="EA26763A"/>
    <w:lvl w:ilvl="0" w:tplc="11C4FCD4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B5B8A"/>
    <w:multiLevelType w:val="hybridMultilevel"/>
    <w:tmpl w:val="2452E400"/>
    <w:lvl w:ilvl="0" w:tplc="8594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A5849"/>
    <w:multiLevelType w:val="hybridMultilevel"/>
    <w:tmpl w:val="51F21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1847DF0"/>
    <w:multiLevelType w:val="hybridMultilevel"/>
    <w:tmpl w:val="506A6E9C"/>
    <w:lvl w:ilvl="0" w:tplc="5524B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337E9F"/>
    <w:multiLevelType w:val="hybridMultilevel"/>
    <w:tmpl w:val="B648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14379"/>
    <w:multiLevelType w:val="hybridMultilevel"/>
    <w:tmpl w:val="6A92C3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140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938217343">
    <w:abstractNumId w:val="9"/>
  </w:num>
  <w:num w:numId="2" w16cid:durableId="843131720">
    <w:abstractNumId w:val="7"/>
  </w:num>
  <w:num w:numId="3" w16cid:durableId="2042632488">
    <w:abstractNumId w:val="6"/>
  </w:num>
  <w:num w:numId="4" w16cid:durableId="1679841682">
    <w:abstractNumId w:val="5"/>
  </w:num>
  <w:num w:numId="5" w16cid:durableId="1493990295">
    <w:abstractNumId w:val="4"/>
  </w:num>
  <w:num w:numId="6" w16cid:durableId="106699862">
    <w:abstractNumId w:val="8"/>
  </w:num>
  <w:num w:numId="7" w16cid:durableId="979267343">
    <w:abstractNumId w:val="3"/>
  </w:num>
  <w:num w:numId="8" w16cid:durableId="1354184941">
    <w:abstractNumId w:val="2"/>
  </w:num>
  <w:num w:numId="9" w16cid:durableId="896741517">
    <w:abstractNumId w:val="1"/>
  </w:num>
  <w:num w:numId="10" w16cid:durableId="2111926121">
    <w:abstractNumId w:val="0"/>
  </w:num>
  <w:num w:numId="11" w16cid:durableId="1964267993">
    <w:abstractNumId w:val="16"/>
  </w:num>
  <w:num w:numId="12" w16cid:durableId="1688603729">
    <w:abstractNumId w:val="18"/>
  </w:num>
  <w:num w:numId="13" w16cid:durableId="160779015">
    <w:abstractNumId w:val="13"/>
  </w:num>
  <w:num w:numId="14" w16cid:durableId="516893229">
    <w:abstractNumId w:val="17"/>
  </w:num>
  <w:num w:numId="15" w16cid:durableId="387805766">
    <w:abstractNumId w:val="11"/>
  </w:num>
  <w:num w:numId="16" w16cid:durableId="1229997242">
    <w:abstractNumId w:val="10"/>
  </w:num>
  <w:num w:numId="17" w16cid:durableId="1585722542">
    <w:abstractNumId w:val="19"/>
  </w:num>
  <w:num w:numId="18" w16cid:durableId="1098721173">
    <w:abstractNumId w:val="15"/>
  </w:num>
  <w:num w:numId="19" w16cid:durableId="275142303">
    <w:abstractNumId w:val="15"/>
    <w:lvlOverride w:ilvl="0">
      <w:startOverride w:val="1"/>
    </w:lvlOverride>
  </w:num>
  <w:num w:numId="20" w16cid:durableId="527333367">
    <w:abstractNumId w:val="15"/>
    <w:lvlOverride w:ilvl="0">
      <w:startOverride w:val="1"/>
    </w:lvlOverride>
  </w:num>
  <w:num w:numId="21" w16cid:durableId="779569612">
    <w:abstractNumId w:val="12"/>
  </w:num>
  <w:num w:numId="22" w16cid:durableId="13744975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04"/>
    <w:rsid w:val="00000A97"/>
    <w:rsid w:val="000127B4"/>
    <w:rsid w:val="00025F95"/>
    <w:rsid w:val="00043DE7"/>
    <w:rsid w:val="00047B4F"/>
    <w:rsid w:val="00056829"/>
    <w:rsid w:val="00063974"/>
    <w:rsid w:val="00097049"/>
    <w:rsid w:val="000A2E3A"/>
    <w:rsid w:val="000A5463"/>
    <w:rsid w:val="000C27C4"/>
    <w:rsid w:val="000D3080"/>
    <w:rsid w:val="000D68F3"/>
    <w:rsid w:val="000D737C"/>
    <w:rsid w:val="00117C13"/>
    <w:rsid w:val="00121CE9"/>
    <w:rsid w:val="001233F3"/>
    <w:rsid w:val="00124C05"/>
    <w:rsid w:val="001360B4"/>
    <w:rsid w:val="00137314"/>
    <w:rsid w:val="001409C3"/>
    <w:rsid w:val="00142890"/>
    <w:rsid w:val="001462F5"/>
    <w:rsid w:val="00146DD6"/>
    <w:rsid w:val="001476B0"/>
    <w:rsid w:val="001522D1"/>
    <w:rsid w:val="001546D1"/>
    <w:rsid w:val="0015504F"/>
    <w:rsid w:val="00161D3D"/>
    <w:rsid w:val="00164CC1"/>
    <w:rsid w:val="001720E8"/>
    <w:rsid w:val="001733BD"/>
    <w:rsid w:val="00175980"/>
    <w:rsid w:val="001812AF"/>
    <w:rsid w:val="0018293B"/>
    <w:rsid w:val="001A1352"/>
    <w:rsid w:val="001B11E1"/>
    <w:rsid w:val="001B61F6"/>
    <w:rsid w:val="001B7887"/>
    <w:rsid w:val="001C4025"/>
    <w:rsid w:val="001C4BBD"/>
    <w:rsid w:val="001C54D0"/>
    <w:rsid w:val="001C589F"/>
    <w:rsid w:val="001D111D"/>
    <w:rsid w:val="001D1B34"/>
    <w:rsid w:val="001D27AE"/>
    <w:rsid w:val="001D6816"/>
    <w:rsid w:val="001E27B5"/>
    <w:rsid w:val="001E30A2"/>
    <w:rsid w:val="001E3A65"/>
    <w:rsid w:val="001E5907"/>
    <w:rsid w:val="001F30FE"/>
    <w:rsid w:val="001F670A"/>
    <w:rsid w:val="001F74A4"/>
    <w:rsid w:val="002054B2"/>
    <w:rsid w:val="00205EED"/>
    <w:rsid w:val="002107ED"/>
    <w:rsid w:val="0021567F"/>
    <w:rsid w:val="00217A59"/>
    <w:rsid w:val="0022257C"/>
    <w:rsid w:val="00225D26"/>
    <w:rsid w:val="0023256C"/>
    <w:rsid w:val="00235FCD"/>
    <w:rsid w:val="002369D7"/>
    <w:rsid w:val="00240ACD"/>
    <w:rsid w:val="00240C10"/>
    <w:rsid w:val="00241FEB"/>
    <w:rsid w:val="00242078"/>
    <w:rsid w:val="00243BB0"/>
    <w:rsid w:val="002502CF"/>
    <w:rsid w:val="00261E93"/>
    <w:rsid w:val="002630D1"/>
    <w:rsid w:val="0026379A"/>
    <w:rsid w:val="002654B9"/>
    <w:rsid w:val="00265B5D"/>
    <w:rsid w:val="0029273D"/>
    <w:rsid w:val="00294D2D"/>
    <w:rsid w:val="002972E1"/>
    <w:rsid w:val="002A1F13"/>
    <w:rsid w:val="002A3CD3"/>
    <w:rsid w:val="002A6D51"/>
    <w:rsid w:val="002B252A"/>
    <w:rsid w:val="002E6403"/>
    <w:rsid w:val="002F1558"/>
    <w:rsid w:val="002F79DA"/>
    <w:rsid w:val="00300C47"/>
    <w:rsid w:val="0031069B"/>
    <w:rsid w:val="0033127E"/>
    <w:rsid w:val="0033494E"/>
    <w:rsid w:val="00334E4F"/>
    <w:rsid w:val="003360DA"/>
    <w:rsid w:val="00343BA2"/>
    <w:rsid w:val="00364A5C"/>
    <w:rsid w:val="00382A2A"/>
    <w:rsid w:val="00386E50"/>
    <w:rsid w:val="003952E8"/>
    <w:rsid w:val="003A4C8A"/>
    <w:rsid w:val="003A648E"/>
    <w:rsid w:val="003B3ADF"/>
    <w:rsid w:val="003C6BD5"/>
    <w:rsid w:val="003C7CB5"/>
    <w:rsid w:val="003D1DC3"/>
    <w:rsid w:val="003D2F10"/>
    <w:rsid w:val="003D386D"/>
    <w:rsid w:val="003D6FDC"/>
    <w:rsid w:val="003E0732"/>
    <w:rsid w:val="00424C30"/>
    <w:rsid w:val="00427CEC"/>
    <w:rsid w:val="00431F6C"/>
    <w:rsid w:val="00440F14"/>
    <w:rsid w:val="004442CD"/>
    <w:rsid w:val="00451CF3"/>
    <w:rsid w:val="00452005"/>
    <w:rsid w:val="004557F4"/>
    <w:rsid w:val="00466101"/>
    <w:rsid w:val="00470D31"/>
    <w:rsid w:val="00471C72"/>
    <w:rsid w:val="004807EC"/>
    <w:rsid w:val="00485C92"/>
    <w:rsid w:val="00487BD9"/>
    <w:rsid w:val="004918AD"/>
    <w:rsid w:val="004A6FCD"/>
    <w:rsid w:val="004B140B"/>
    <w:rsid w:val="004C67D5"/>
    <w:rsid w:val="004D6788"/>
    <w:rsid w:val="004D7297"/>
    <w:rsid w:val="004F1019"/>
    <w:rsid w:val="005068F7"/>
    <w:rsid w:val="0051064D"/>
    <w:rsid w:val="005112AC"/>
    <w:rsid w:val="00516D86"/>
    <w:rsid w:val="00520AA5"/>
    <w:rsid w:val="00522340"/>
    <w:rsid w:val="005337D4"/>
    <w:rsid w:val="00542C8F"/>
    <w:rsid w:val="005460E8"/>
    <w:rsid w:val="00551010"/>
    <w:rsid w:val="0055153B"/>
    <w:rsid w:val="00552C38"/>
    <w:rsid w:val="00553535"/>
    <w:rsid w:val="005560DD"/>
    <w:rsid w:val="00556D1D"/>
    <w:rsid w:val="0056189F"/>
    <w:rsid w:val="00563642"/>
    <w:rsid w:val="00563ADF"/>
    <w:rsid w:val="005655C6"/>
    <w:rsid w:val="00593A59"/>
    <w:rsid w:val="005957A4"/>
    <w:rsid w:val="00596690"/>
    <w:rsid w:val="005971DC"/>
    <w:rsid w:val="00597F16"/>
    <w:rsid w:val="005A391B"/>
    <w:rsid w:val="005B6228"/>
    <w:rsid w:val="005B7842"/>
    <w:rsid w:val="005C11A7"/>
    <w:rsid w:val="005E13CF"/>
    <w:rsid w:val="005E662E"/>
    <w:rsid w:val="005E7E2A"/>
    <w:rsid w:val="005F5906"/>
    <w:rsid w:val="005F71FA"/>
    <w:rsid w:val="00600662"/>
    <w:rsid w:val="00602EC2"/>
    <w:rsid w:val="006048E4"/>
    <w:rsid w:val="00610EF7"/>
    <w:rsid w:val="00612A09"/>
    <w:rsid w:val="00623DC0"/>
    <w:rsid w:val="00626477"/>
    <w:rsid w:val="00631783"/>
    <w:rsid w:val="00635FCC"/>
    <w:rsid w:val="00640770"/>
    <w:rsid w:val="00644B10"/>
    <w:rsid w:val="00646ED7"/>
    <w:rsid w:val="00650F14"/>
    <w:rsid w:val="00666A3E"/>
    <w:rsid w:val="006809C7"/>
    <w:rsid w:val="00686B92"/>
    <w:rsid w:val="006875AB"/>
    <w:rsid w:val="00691848"/>
    <w:rsid w:val="006A0B5E"/>
    <w:rsid w:val="006A2203"/>
    <w:rsid w:val="006A3799"/>
    <w:rsid w:val="006A6E79"/>
    <w:rsid w:val="006B6EE8"/>
    <w:rsid w:val="006C3F56"/>
    <w:rsid w:val="006C4BDE"/>
    <w:rsid w:val="006C63DD"/>
    <w:rsid w:val="006C6EA1"/>
    <w:rsid w:val="006D12B5"/>
    <w:rsid w:val="006D3FFE"/>
    <w:rsid w:val="006E4515"/>
    <w:rsid w:val="006E7674"/>
    <w:rsid w:val="006F65F4"/>
    <w:rsid w:val="006F6904"/>
    <w:rsid w:val="0071366C"/>
    <w:rsid w:val="00717FCB"/>
    <w:rsid w:val="0072300B"/>
    <w:rsid w:val="007264E2"/>
    <w:rsid w:val="007300BF"/>
    <w:rsid w:val="007359CD"/>
    <w:rsid w:val="00743EBB"/>
    <w:rsid w:val="0075181D"/>
    <w:rsid w:val="00753F94"/>
    <w:rsid w:val="007577E7"/>
    <w:rsid w:val="00760D03"/>
    <w:rsid w:val="007746D4"/>
    <w:rsid w:val="007875AF"/>
    <w:rsid w:val="007903AE"/>
    <w:rsid w:val="007A0557"/>
    <w:rsid w:val="007A3A4E"/>
    <w:rsid w:val="007A6308"/>
    <w:rsid w:val="007A6362"/>
    <w:rsid w:val="007B36F7"/>
    <w:rsid w:val="007C1850"/>
    <w:rsid w:val="007C19D6"/>
    <w:rsid w:val="007C4DA6"/>
    <w:rsid w:val="007D09B3"/>
    <w:rsid w:val="007D196C"/>
    <w:rsid w:val="007D1972"/>
    <w:rsid w:val="007D3A17"/>
    <w:rsid w:val="007D64A1"/>
    <w:rsid w:val="007F28CF"/>
    <w:rsid w:val="007F4DD4"/>
    <w:rsid w:val="0081593D"/>
    <w:rsid w:val="00817D16"/>
    <w:rsid w:val="00821079"/>
    <w:rsid w:val="00822526"/>
    <w:rsid w:val="00822706"/>
    <w:rsid w:val="008235CB"/>
    <w:rsid w:val="00824A02"/>
    <w:rsid w:val="00826932"/>
    <w:rsid w:val="00844217"/>
    <w:rsid w:val="00844276"/>
    <w:rsid w:val="00845E63"/>
    <w:rsid w:val="0085197D"/>
    <w:rsid w:val="00852A66"/>
    <w:rsid w:val="0088191B"/>
    <w:rsid w:val="00884375"/>
    <w:rsid w:val="00890A38"/>
    <w:rsid w:val="00891F7E"/>
    <w:rsid w:val="00893C6A"/>
    <w:rsid w:val="008A347C"/>
    <w:rsid w:val="008A6B3D"/>
    <w:rsid w:val="008B0A2C"/>
    <w:rsid w:val="008B154C"/>
    <w:rsid w:val="008B439B"/>
    <w:rsid w:val="008B4EC8"/>
    <w:rsid w:val="008C14C4"/>
    <w:rsid w:val="008C1525"/>
    <w:rsid w:val="008C2F04"/>
    <w:rsid w:val="008D46AC"/>
    <w:rsid w:val="008E308F"/>
    <w:rsid w:val="008E3C8E"/>
    <w:rsid w:val="008F6639"/>
    <w:rsid w:val="008F7CB3"/>
    <w:rsid w:val="0090171E"/>
    <w:rsid w:val="00903780"/>
    <w:rsid w:val="009048F5"/>
    <w:rsid w:val="00921607"/>
    <w:rsid w:val="0092230F"/>
    <w:rsid w:val="0092651D"/>
    <w:rsid w:val="00926FEB"/>
    <w:rsid w:val="00954075"/>
    <w:rsid w:val="00965003"/>
    <w:rsid w:val="00967568"/>
    <w:rsid w:val="009701FA"/>
    <w:rsid w:val="009702D2"/>
    <w:rsid w:val="009833AF"/>
    <w:rsid w:val="009869F0"/>
    <w:rsid w:val="00992102"/>
    <w:rsid w:val="009A4341"/>
    <w:rsid w:val="009A5DF2"/>
    <w:rsid w:val="009B6FD0"/>
    <w:rsid w:val="009C3BB5"/>
    <w:rsid w:val="009C63EB"/>
    <w:rsid w:val="009D19B2"/>
    <w:rsid w:val="009D1A83"/>
    <w:rsid w:val="009E7E6E"/>
    <w:rsid w:val="00A0308E"/>
    <w:rsid w:val="00A059E0"/>
    <w:rsid w:val="00A06F2E"/>
    <w:rsid w:val="00A07444"/>
    <w:rsid w:val="00A119EB"/>
    <w:rsid w:val="00A13DEA"/>
    <w:rsid w:val="00A220C3"/>
    <w:rsid w:val="00A319B6"/>
    <w:rsid w:val="00A3581A"/>
    <w:rsid w:val="00A36F4E"/>
    <w:rsid w:val="00A47F1B"/>
    <w:rsid w:val="00A53BD6"/>
    <w:rsid w:val="00A6667C"/>
    <w:rsid w:val="00A70AE1"/>
    <w:rsid w:val="00A817FA"/>
    <w:rsid w:val="00A925EC"/>
    <w:rsid w:val="00A93494"/>
    <w:rsid w:val="00AA50EA"/>
    <w:rsid w:val="00AA5DE4"/>
    <w:rsid w:val="00AB0079"/>
    <w:rsid w:val="00AB5646"/>
    <w:rsid w:val="00AB7ECF"/>
    <w:rsid w:val="00AD27C2"/>
    <w:rsid w:val="00AD6C5A"/>
    <w:rsid w:val="00AE1D6B"/>
    <w:rsid w:val="00AE2514"/>
    <w:rsid w:val="00AF0FB2"/>
    <w:rsid w:val="00AF27DD"/>
    <w:rsid w:val="00AF41E3"/>
    <w:rsid w:val="00B06939"/>
    <w:rsid w:val="00B135CA"/>
    <w:rsid w:val="00B1421B"/>
    <w:rsid w:val="00B2308B"/>
    <w:rsid w:val="00B32D00"/>
    <w:rsid w:val="00B3778C"/>
    <w:rsid w:val="00B37C32"/>
    <w:rsid w:val="00B41CC6"/>
    <w:rsid w:val="00B4613F"/>
    <w:rsid w:val="00B51A55"/>
    <w:rsid w:val="00B54C3C"/>
    <w:rsid w:val="00B551FD"/>
    <w:rsid w:val="00B56E06"/>
    <w:rsid w:val="00B713A1"/>
    <w:rsid w:val="00B75C41"/>
    <w:rsid w:val="00B7768A"/>
    <w:rsid w:val="00B829CE"/>
    <w:rsid w:val="00B83D3B"/>
    <w:rsid w:val="00B878F8"/>
    <w:rsid w:val="00B95A0E"/>
    <w:rsid w:val="00B96910"/>
    <w:rsid w:val="00BA088A"/>
    <w:rsid w:val="00BA5BCB"/>
    <w:rsid w:val="00BB1A88"/>
    <w:rsid w:val="00BB2F71"/>
    <w:rsid w:val="00BD683D"/>
    <w:rsid w:val="00BE01DD"/>
    <w:rsid w:val="00BE1A3C"/>
    <w:rsid w:val="00BF61D3"/>
    <w:rsid w:val="00C02B51"/>
    <w:rsid w:val="00C04A92"/>
    <w:rsid w:val="00C060A3"/>
    <w:rsid w:val="00C40E5F"/>
    <w:rsid w:val="00C46D0B"/>
    <w:rsid w:val="00C47A4D"/>
    <w:rsid w:val="00C52D44"/>
    <w:rsid w:val="00C66BBF"/>
    <w:rsid w:val="00C94DE8"/>
    <w:rsid w:val="00C95316"/>
    <w:rsid w:val="00C95479"/>
    <w:rsid w:val="00C96DAB"/>
    <w:rsid w:val="00C97CB1"/>
    <w:rsid w:val="00CA06CB"/>
    <w:rsid w:val="00CA54D0"/>
    <w:rsid w:val="00CB404F"/>
    <w:rsid w:val="00CC037E"/>
    <w:rsid w:val="00CD03BD"/>
    <w:rsid w:val="00CD10CE"/>
    <w:rsid w:val="00CE0B5C"/>
    <w:rsid w:val="00CE2E7C"/>
    <w:rsid w:val="00CF1C64"/>
    <w:rsid w:val="00CF3A48"/>
    <w:rsid w:val="00CF6D4F"/>
    <w:rsid w:val="00D032B1"/>
    <w:rsid w:val="00D17BE4"/>
    <w:rsid w:val="00D2158D"/>
    <w:rsid w:val="00D3378B"/>
    <w:rsid w:val="00D356BB"/>
    <w:rsid w:val="00D4072B"/>
    <w:rsid w:val="00D56731"/>
    <w:rsid w:val="00D57688"/>
    <w:rsid w:val="00D60036"/>
    <w:rsid w:val="00D614E6"/>
    <w:rsid w:val="00D617C3"/>
    <w:rsid w:val="00D6348B"/>
    <w:rsid w:val="00D837D0"/>
    <w:rsid w:val="00D8410D"/>
    <w:rsid w:val="00D9291C"/>
    <w:rsid w:val="00D93A45"/>
    <w:rsid w:val="00DA1D3A"/>
    <w:rsid w:val="00DA30DC"/>
    <w:rsid w:val="00DE6BF9"/>
    <w:rsid w:val="00DF2B16"/>
    <w:rsid w:val="00E022D3"/>
    <w:rsid w:val="00E0244E"/>
    <w:rsid w:val="00E05C69"/>
    <w:rsid w:val="00E065BE"/>
    <w:rsid w:val="00E1548C"/>
    <w:rsid w:val="00E2094E"/>
    <w:rsid w:val="00E20B5D"/>
    <w:rsid w:val="00E3177A"/>
    <w:rsid w:val="00E32001"/>
    <w:rsid w:val="00E43BDA"/>
    <w:rsid w:val="00E44CB7"/>
    <w:rsid w:val="00E476D7"/>
    <w:rsid w:val="00E501E9"/>
    <w:rsid w:val="00E526F5"/>
    <w:rsid w:val="00E55EE2"/>
    <w:rsid w:val="00E736BA"/>
    <w:rsid w:val="00E740C9"/>
    <w:rsid w:val="00E764C0"/>
    <w:rsid w:val="00E77980"/>
    <w:rsid w:val="00E8108D"/>
    <w:rsid w:val="00E83493"/>
    <w:rsid w:val="00E84157"/>
    <w:rsid w:val="00E853A4"/>
    <w:rsid w:val="00E911B7"/>
    <w:rsid w:val="00E93E8A"/>
    <w:rsid w:val="00E968C8"/>
    <w:rsid w:val="00EA00D0"/>
    <w:rsid w:val="00EA4AF5"/>
    <w:rsid w:val="00EB3A91"/>
    <w:rsid w:val="00EC07F7"/>
    <w:rsid w:val="00EC23BE"/>
    <w:rsid w:val="00EC3FC7"/>
    <w:rsid w:val="00ED4F7C"/>
    <w:rsid w:val="00EE1A2C"/>
    <w:rsid w:val="00EE6B1E"/>
    <w:rsid w:val="00EF2CFC"/>
    <w:rsid w:val="00EF4F2A"/>
    <w:rsid w:val="00F01D56"/>
    <w:rsid w:val="00F05F1A"/>
    <w:rsid w:val="00F0771F"/>
    <w:rsid w:val="00F15B46"/>
    <w:rsid w:val="00F217AE"/>
    <w:rsid w:val="00F37B5F"/>
    <w:rsid w:val="00F42AE7"/>
    <w:rsid w:val="00F6091D"/>
    <w:rsid w:val="00F65C13"/>
    <w:rsid w:val="00F66B55"/>
    <w:rsid w:val="00F744A6"/>
    <w:rsid w:val="00F855B9"/>
    <w:rsid w:val="00F918E0"/>
    <w:rsid w:val="00F92E73"/>
    <w:rsid w:val="00F97D5C"/>
    <w:rsid w:val="00FA1BBF"/>
    <w:rsid w:val="00FA67F1"/>
    <w:rsid w:val="00FA6F16"/>
    <w:rsid w:val="00FB7F58"/>
    <w:rsid w:val="00FC543C"/>
    <w:rsid w:val="00FE30A3"/>
    <w:rsid w:val="00FE3D70"/>
    <w:rsid w:val="00FE5E2F"/>
    <w:rsid w:val="00FF1B6C"/>
    <w:rsid w:val="07467421"/>
    <w:rsid w:val="0EBE27BD"/>
    <w:rsid w:val="0EC32A46"/>
    <w:rsid w:val="16A69256"/>
    <w:rsid w:val="26648C2A"/>
    <w:rsid w:val="277541D2"/>
    <w:rsid w:val="2ACA86B3"/>
    <w:rsid w:val="2CE96FAB"/>
    <w:rsid w:val="3C8A8281"/>
    <w:rsid w:val="5CF75619"/>
    <w:rsid w:val="5D070194"/>
    <w:rsid w:val="5DC10652"/>
    <w:rsid w:val="5E975F07"/>
    <w:rsid w:val="66DE343A"/>
    <w:rsid w:val="6716D248"/>
    <w:rsid w:val="78ACE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F200"/>
  <w15:chartTrackingRefBased/>
  <w15:docId w15:val="{A4206778-8F7A-46F0-88EF-17C4D87A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CC037E"/>
    <w:pPr>
      <w:spacing w:after="60" w:line="240" w:lineRule="auto"/>
    </w:pPr>
  </w:style>
  <w:style w:type="paragraph" w:styleId="Kop1">
    <w:name w:val="heading 1"/>
    <w:basedOn w:val="Standaard"/>
    <w:next w:val="Standaard"/>
    <w:link w:val="Kop1Char"/>
    <w:qFormat/>
    <w:rsid w:val="00E55EE2"/>
    <w:pPr>
      <w:keepNext/>
      <w:keepLines/>
      <w:numPr>
        <w:numId w:val="11"/>
      </w:numPr>
      <w:spacing w:before="240" w:after="240"/>
      <w:ind w:left="680" w:hanging="68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E55EE2"/>
    <w:pPr>
      <w:keepNext/>
      <w:keepLines/>
      <w:numPr>
        <w:ilvl w:val="1"/>
        <w:numId w:val="11"/>
      </w:numPr>
      <w:spacing w:before="360" w:after="180"/>
      <w:ind w:left="680" w:hanging="68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qFormat/>
    <w:rsid w:val="00E55EE2"/>
    <w:pPr>
      <w:keepNext/>
      <w:keepLines/>
      <w:numPr>
        <w:ilvl w:val="2"/>
        <w:numId w:val="1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1812AF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12AF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668E2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12AF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445E1A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12AF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12AF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12AF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"/>
    <w:unhideWhenUsed/>
    <w:rsid w:val="00E44CB7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2"/>
    <w:rsid w:val="00E44CB7"/>
  </w:style>
  <w:style w:type="paragraph" w:styleId="Titel">
    <w:name w:val="Title"/>
    <w:basedOn w:val="Standaard"/>
    <w:next w:val="Standaard"/>
    <w:link w:val="TitelChar"/>
    <w:uiPriority w:val="22"/>
    <w:qFormat/>
    <w:rsid w:val="00CF6D4F"/>
    <w:pPr>
      <w:spacing w:after="0"/>
      <w:contextualSpacing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uiPriority w:val="22"/>
    <w:rsid w:val="00CF6D4F"/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A319B6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23"/>
    <w:qFormat/>
    <w:rsid w:val="00CF6D4F"/>
    <w:pPr>
      <w:numPr>
        <w:ilvl w:val="1"/>
      </w:numPr>
    </w:pPr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23"/>
    <w:rsid w:val="00CF6D4F"/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Kop1Char">
    <w:name w:val="Kop 1 Char"/>
    <w:basedOn w:val="Standaardalinea-lettertype"/>
    <w:link w:val="Kop1"/>
    <w:rsid w:val="00E55EE2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Kop2Char">
    <w:name w:val="Kop 2 Char"/>
    <w:basedOn w:val="Standaardalinea-lettertype"/>
    <w:link w:val="Kop2"/>
    <w:rsid w:val="00E55EE2"/>
    <w:rPr>
      <w:rFonts w:asciiTheme="majorHAnsi" w:eastAsiaTheme="majorEastAsia" w:hAnsiTheme="majorHAnsi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rsid w:val="00E55EE2"/>
    <w:rPr>
      <w:rFonts w:asciiTheme="majorHAnsi" w:eastAsiaTheme="majorEastAsia" w:hAnsiTheme="majorHAnsi" w:cstheme="majorBidi"/>
      <w:b/>
      <w:i/>
      <w:szCs w:val="24"/>
    </w:rPr>
  </w:style>
  <w:style w:type="paragraph" w:styleId="Kopvaninhoudsopgave">
    <w:name w:val="TOC Heading"/>
    <w:basedOn w:val="Standaard"/>
    <w:next w:val="Standaard"/>
    <w:uiPriority w:val="13"/>
    <w:qFormat/>
    <w:rsid w:val="00EC3FC7"/>
    <w:pPr>
      <w:spacing w:after="480" w:line="259" w:lineRule="auto"/>
    </w:pPr>
    <w:rPr>
      <w:b/>
      <w:caps/>
      <w:sz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25F9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sz w:val="20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C3FC7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b/>
      <w:caps/>
      <w:sz w:val="22"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520AA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i/>
      <w:szCs w:val="22"/>
      <w:lang w:eastAsia="nl-NL"/>
    </w:rPr>
  </w:style>
  <w:style w:type="character" w:styleId="Hyperlink">
    <w:name w:val="Hyperlink"/>
    <w:basedOn w:val="Standaardalinea-lettertype"/>
    <w:uiPriority w:val="99"/>
    <w:rsid w:val="008E3C8E"/>
    <w:rPr>
      <w:color w:val="89BE35" w:themeColor="accent1"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12AF"/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12AF"/>
    <w:rPr>
      <w:rFonts w:asciiTheme="majorHAnsi" w:eastAsiaTheme="majorEastAsia" w:hAnsiTheme="majorHAnsi" w:cstheme="majorBidi"/>
      <w:color w:val="668E2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12AF"/>
    <w:rPr>
      <w:rFonts w:asciiTheme="majorHAnsi" w:eastAsiaTheme="majorEastAsia" w:hAnsiTheme="majorHAnsi" w:cstheme="majorBidi"/>
      <w:color w:val="445E1A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12AF"/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12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1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apportgegevensKop">
    <w:name w:val="Rapportgegevens Kop"/>
    <w:basedOn w:val="Standaard"/>
    <w:next w:val="Standaard"/>
    <w:uiPriority w:val="11"/>
    <w:qFormat/>
    <w:rsid w:val="001A1352"/>
    <w:pPr>
      <w:spacing w:before="400" w:after="200"/>
    </w:pPr>
    <w:rPr>
      <w:b/>
      <w:caps/>
    </w:rPr>
  </w:style>
  <w:style w:type="paragraph" w:customStyle="1" w:styleId="Rapportgegevens">
    <w:name w:val="Rapportgegevens"/>
    <w:basedOn w:val="Standaard"/>
    <w:uiPriority w:val="11"/>
    <w:qFormat/>
    <w:rsid w:val="00CC037E"/>
    <w:pPr>
      <w:tabs>
        <w:tab w:val="left" w:pos="2835"/>
        <w:tab w:val="left" w:pos="3402"/>
      </w:tabs>
      <w:spacing w:after="40"/>
    </w:pPr>
  </w:style>
  <w:style w:type="paragraph" w:styleId="Lijstalinea">
    <w:name w:val="List Paragraph"/>
    <w:aliases w:val="_EDSN_agendapunt,Numbering,Normal bullet 2,Bullet list,Lettre d'introduction,Paragrafo elenco,1st level - Bullet List Paragraph,Bullet List Paragraph,Numbered List,List Paragraph11,Normal bullet 21,List Paragraph111,Bullet list1"/>
    <w:basedOn w:val="Standaard"/>
    <w:link w:val="LijstalineaChar"/>
    <w:uiPriority w:val="34"/>
    <w:qFormat/>
    <w:rsid w:val="002654B9"/>
    <w:pPr>
      <w:ind w:left="720"/>
    </w:pPr>
  </w:style>
  <w:style w:type="paragraph" w:customStyle="1" w:styleId="RapportgegevensTitel">
    <w:name w:val="Rapportgegevens Titel"/>
    <w:basedOn w:val="RapportgegevensKop"/>
    <w:next w:val="Rapportgegevens"/>
    <w:uiPriority w:val="11"/>
    <w:qFormat/>
    <w:rsid w:val="00C96DAB"/>
    <w:pPr>
      <w:spacing w:before="4560"/>
    </w:pPr>
  </w:style>
  <w:style w:type="paragraph" w:styleId="Voettekst">
    <w:name w:val="footer"/>
    <w:basedOn w:val="Standaard"/>
    <w:link w:val="VoettekstChar"/>
    <w:uiPriority w:val="99"/>
    <w:unhideWhenUsed/>
    <w:rsid w:val="00B37C32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7C32"/>
  </w:style>
  <w:style w:type="paragraph" w:customStyle="1" w:styleId="VoorbladgegevensTitel">
    <w:name w:val="Voorbladgegevens Titel"/>
    <w:basedOn w:val="Standaard"/>
    <w:next w:val="Standaard"/>
    <w:uiPriority w:val="11"/>
    <w:qFormat/>
    <w:rsid w:val="00C96DAB"/>
    <w:pPr>
      <w:spacing w:after="240" w:line="264" w:lineRule="auto"/>
    </w:pPr>
    <w:rPr>
      <w:b/>
      <w:caps/>
      <w:color w:val="4C4217"/>
    </w:rPr>
  </w:style>
  <w:style w:type="paragraph" w:customStyle="1" w:styleId="Voorbladgegevens">
    <w:name w:val="Voorbladgegevens"/>
    <w:basedOn w:val="Standaard"/>
    <w:uiPriority w:val="11"/>
    <w:qFormat/>
    <w:rsid w:val="00C96DAB"/>
    <w:pPr>
      <w:tabs>
        <w:tab w:val="left" w:pos="2835"/>
        <w:tab w:val="left" w:pos="3402"/>
      </w:tabs>
      <w:spacing w:after="40" w:line="264" w:lineRule="auto"/>
    </w:pPr>
  </w:style>
  <w:style w:type="table" w:styleId="Tabelraster">
    <w:name w:val="Table Grid"/>
    <w:basedOn w:val="Standaardtabel"/>
    <w:uiPriority w:val="59"/>
    <w:rsid w:val="0063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B713A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713A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13A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13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13A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13A1"/>
    <w:pPr>
      <w:spacing w:after="0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13A1"/>
    <w:rPr>
      <w:rFonts w:ascii="Segoe UI" w:hAnsi="Segoe UI" w:cs="Segoe UI"/>
    </w:rPr>
  </w:style>
  <w:style w:type="paragraph" w:customStyle="1" w:styleId="TitelLeidraad">
    <w:name w:val="Titel Leidraad"/>
    <w:autoRedefine/>
    <w:uiPriority w:val="1"/>
    <w:qFormat/>
    <w:rsid w:val="00CD03BD"/>
    <w:pPr>
      <w:spacing w:after="0"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paragraph" w:customStyle="1" w:styleId="OndertitelLeidraad">
    <w:name w:val="Ondertitel Leidraad"/>
    <w:uiPriority w:val="1"/>
    <w:qFormat/>
    <w:rsid w:val="000127B4"/>
    <w:pPr>
      <w:spacing w:after="0"/>
    </w:pPr>
    <w:rPr>
      <w:rFonts w:eastAsiaTheme="minorEastAsia"/>
      <w:i/>
      <w:color w:val="FFFFFF" w:themeColor="background1"/>
      <w:spacing w:val="15"/>
      <w:sz w:val="24"/>
      <w:szCs w:val="22"/>
    </w:rPr>
  </w:style>
  <w:style w:type="paragraph" w:customStyle="1" w:styleId="Opsomteken1">
    <w:name w:val="Opsomteken 1"/>
    <w:basedOn w:val="Lijstalinea"/>
    <w:qFormat/>
    <w:rsid w:val="005B7842"/>
    <w:pPr>
      <w:numPr>
        <w:numId w:val="16"/>
      </w:numPr>
      <w:tabs>
        <w:tab w:val="num" w:pos="360"/>
      </w:tabs>
      <w:spacing w:after="0" w:line="255" w:lineRule="atLeast"/>
      <w:ind w:left="170" w:hanging="170"/>
      <w:contextualSpacing/>
    </w:pPr>
    <w:rPr>
      <w:rFonts w:ascii="Verdana" w:hAnsi="Verdana"/>
      <w:sz w:val="20"/>
      <w:szCs w:val="22"/>
    </w:rPr>
  </w:style>
  <w:style w:type="paragraph" w:customStyle="1" w:styleId="Opsomteken2">
    <w:name w:val="Opsomteken 2"/>
    <w:basedOn w:val="Opsomteken1"/>
    <w:qFormat/>
    <w:rsid w:val="006C4BDE"/>
    <w:pPr>
      <w:numPr>
        <w:numId w:val="17"/>
      </w:numPr>
      <w:tabs>
        <w:tab w:val="num" w:pos="360"/>
      </w:tabs>
      <w:ind w:left="340" w:hanging="170"/>
    </w:pPr>
  </w:style>
  <w:style w:type="paragraph" w:customStyle="1" w:styleId="Opsomnummer1">
    <w:name w:val="Opsomnummer 1"/>
    <w:basedOn w:val="Lijstalinea"/>
    <w:qFormat/>
    <w:rsid w:val="006C4BDE"/>
    <w:pPr>
      <w:numPr>
        <w:numId w:val="18"/>
      </w:numPr>
      <w:tabs>
        <w:tab w:val="num" w:pos="360"/>
      </w:tabs>
      <w:spacing w:after="0" w:line="255" w:lineRule="atLeast"/>
      <w:ind w:left="720" w:firstLine="0"/>
      <w:contextualSpacing/>
    </w:pPr>
    <w:rPr>
      <w:rFonts w:ascii="Arial" w:hAnsi="Arial"/>
      <w:sz w:val="20"/>
      <w:szCs w:val="22"/>
    </w:rPr>
  </w:style>
  <w:style w:type="paragraph" w:customStyle="1" w:styleId="Tabelsubkop">
    <w:name w:val="Tabelsubkop"/>
    <w:basedOn w:val="Standaard"/>
    <w:qFormat/>
    <w:rsid w:val="006C4BDE"/>
    <w:pPr>
      <w:spacing w:after="0"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9A5DF2"/>
    <w:pPr>
      <w:spacing w:after="0" w:line="255" w:lineRule="atLeast"/>
    </w:pPr>
    <w:rPr>
      <w:rFonts w:ascii="Verdana" w:hAnsi="Verdana"/>
      <w:sz w:val="17"/>
      <w:szCs w:val="17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C4BDE"/>
    <w:pPr>
      <w:spacing w:after="0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C4BD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C4BDE"/>
    <w:rPr>
      <w:vertAlign w:val="superscript"/>
    </w:rPr>
  </w:style>
  <w:style w:type="paragraph" w:customStyle="1" w:styleId="Subkop">
    <w:name w:val="Subkop"/>
    <w:uiPriority w:val="1"/>
    <w:qFormat/>
    <w:rsid w:val="006C4BDE"/>
    <w:pPr>
      <w:spacing w:after="0"/>
      <w:ind w:left="794" w:hanging="794"/>
    </w:pPr>
    <w:rPr>
      <w:rFonts w:asciiTheme="majorHAnsi" w:eastAsiaTheme="majorEastAsia" w:hAnsiTheme="majorHAnsi" w:cstheme="majorBidi"/>
      <w:b/>
      <w:i/>
      <w:szCs w:val="24"/>
    </w:rPr>
  </w:style>
  <w:style w:type="character" w:customStyle="1" w:styleId="LijstalineaChar">
    <w:name w:val="Lijstalinea Char"/>
    <w:aliases w:val="_EDSN_agendapunt Char,Numbering Char,Normal bullet 2 Char,Bullet list Char,Lettre d'introduction Char,Paragrafo elenco Char,1st level - Bullet List Paragraph Char,Bullet List Paragraph Char,Numbered List Char,List Paragraph11 Char"/>
    <w:link w:val="Lijstalinea"/>
    <w:uiPriority w:val="34"/>
    <w:rsid w:val="001C54D0"/>
  </w:style>
  <w:style w:type="table" w:styleId="Onopgemaaktetabel1">
    <w:name w:val="Plain Table 1"/>
    <w:basedOn w:val="Standaardtabel"/>
    <w:uiPriority w:val="41"/>
    <w:rsid w:val="001C54D0"/>
    <w:pPr>
      <w:spacing w:after="0" w:line="240" w:lineRule="auto"/>
    </w:pPr>
    <w:rPr>
      <w:rFonts w:ascii="Arial" w:eastAsia="Times New Roman" w:hAnsi="Arial" w:cs="Times New Roman"/>
      <w:lang w:eastAsia="nl-N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66B0DE14-E552-4AB9-B816-A2BD421CA4A8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\Sjablonen\Sjablonen\OD%20NHN\Projectmatig%20werken\Projectplan%202020%20OD%20NH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2EB53C7F3604F78BA0F7C4315324D8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C3AA31-D02F-4F27-9937-101FBD80D573}"/>
      </w:docPartPr>
      <w:docPartBody>
        <w:p w:rsidR="005068F7" w:rsidRDefault="005068F7">
          <w:pPr>
            <w:pStyle w:val="62EB53C7F3604F78BA0F7C4315324D80"/>
          </w:pPr>
          <w:r w:rsidRPr="00844217">
            <w:rPr>
              <w:color w:val="595959" w:themeColor="text1" w:themeTint="A6"/>
              <w:sz w:val="13"/>
              <w:szCs w:val="13"/>
            </w:rPr>
            <w:t>Documentsoort/Titel/Procesnr/Versienr/JJJJMMD</w:t>
          </w:r>
          <w:r>
            <w:rPr>
              <w:color w:val="595959" w:themeColor="text1" w:themeTint="A6"/>
              <w:sz w:val="13"/>
              <w:szCs w:val="13"/>
            </w:rPr>
            <w:t>D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63FD"/>
    <w:multiLevelType w:val="multilevel"/>
    <w:tmpl w:val="7B1C7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5E152E"/>
    <w:multiLevelType w:val="multilevel"/>
    <w:tmpl w:val="89CCC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18D5875"/>
    <w:multiLevelType w:val="multilevel"/>
    <w:tmpl w:val="9954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0441F23"/>
    <w:multiLevelType w:val="multilevel"/>
    <w:tmpl w:val="7FB25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24F6461"/>
    <w:multiLevelType w:val="multilevel"/>
    <w:tmpl w:val="4390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36144131">
    <w:abstractNumId w:val="3"/>
  </w:num>
  <w:num w:numId="2" w16cid:durableId="303513994">
    <w:abstractNumId w:val="2"/>
  </w:num>
  <w:num w:numId="3" w16cid:durableId="885260886">
    <w:abstractNumId w:val="4"/>
  </w:num>
  <w:num w:numId="4" w16cid:durableId="36702276">
    <w:abstractNumId w:val="1"/>
  </w:num>
  <w:num w:numId="5" w16cid:durableId="9830699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8F7"/>
    <w:rsid w:val="0006125D"/>
    <w:rsid w:val="001971A9"/>
    <w:rsid w:val="002A61DD"/>
    <w:rsid w:val="00346A36"/>
    <w:rsid w:val="003A6AA8"/>
    <w:rsid w:val="003E2748"/>
    <w:rsid w:val="00430D15"/>
    <w:rsid w:val="00440895"/>
    <w:rsid w:val="004519CA"/>
    <w:rsid w:val="0046622F"/>
    <w:rsid w:val="00485C92"/>
    <w:rsid w:val="005068F7"/>
    <w:rsid w:val="00553F86"/>
    <w:rsid w:val="005A47B7"/>
    <w:rsid w:val="005F0C6A"/>
    <w:rsid w:val="00682170"/>
    <w:rsid w:val="00736AED"/>
    <w:rsid w:val="00742098"/>
    <w:rsid w:val="007B1343"/>
    <w:rsid w:val="00825C8E"/>
    <w:rsid w:val="008F5182"/>
    <w:rsid w:val="00977C38"/>
    <w:rsid w:val="009C3BB5"/>
    <w:rsid w:val="00B51A55"/>
    <w:rsid w:val="00B57647"/>
    <w:rsid w:val="00BE5210"/>
    <w:rsid w:val="00C63A92"/>
    <w:rsid w:val="00D02D48"/>
    <w:rsid w:val="00DE5A0D"/>
    <w:rsid w:val="00E3476A"/>
    <w:rsid w:val="00E3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02D48"/>
    <w:rPr>
      <w:color w:val="808080"/>
    </w:rPr>
  </w:style>
  <w:style w:type="paragraph" w:customStyle="1" w:styleId="62EB53C7F3604F78BA0F7C4315324D80">
    <w:name w:val="62EB53C7F3604F78BA0F7C4315324D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Badge">
  <a:themeElements>
    <a:clrScheme name="RUD NHN">
      <a:dk1>
        <a:sysClr val="windowText" lastClr="000000"/>
      </a:dk1>
      <a:lt1>
        <a:sysClr val="window" lastClr="FFFFFF"/>
      </a:lt1>
      <a:dk2>
        <a:srgbClr val="4D4C17"/>
      </a:dk2>
      <a:lt2>
        <a:srgbClr val="F3F3F2"/>
      </a:lt2>
      <a:accent1>
        <a:srgbClr val="89BE35"/>
      </a:accent1>
      <a:accent2>
        <a:srgbClr val="4C4217"/>
      </a:accent2>
      <a:accent3>
        <a:srgbClr val="82368C"/>
      </a:accent3>
      <a:accent4>
        <a:srgbClr val="46B2B5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RUD NH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244e22-53f2-4b4c-9423-0257d3d1dc5b" xsi:nil="true"/>
    <lcf76f155ced4ddcb4097134ff3c332f xmlns="38655f8e-bd28-47a3-962d-45434b477c1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A544A5A1FA249AEB5D7EC956E0952" ma:contentTypeVersion="15" ma:contentTypeDescription="Een nieuw document maken." ma:contentTypeScope="" ma:versionID="484199a19e5d395dbb874ecb42d8c1b7">
  <xsd:schema xmlns:xsd="http://www.w3.org/2001/XMLSchema" xmlns:xs="http://www.w3.org/2001/XMLSchema" xmlns:p="http://schemas.microsoft.com/office/2006/metadata/properties" xmlns:ns2="38655f8e-bd28-47a3-962d-45434b477c1e" xmlns:ns3="76244e22-53f2-4b4c-9423-0257d3d1dc5b" targetNamespace="http://schemas.microsoft.com/office/2006/metadata/properties" ma:root="true" ma:fieldsID="ffc9deae585f0e0fadd2fadb2d7923e4" ns2:_="" ns3:_="">
    <xsd:import namespace="38655f8e-bd28-47a3-962d-45434b477c1e"/>
    <xsd:import namespace="76244e22-53f2-4b4c-9423-0257d3d1d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55f8e-bd28-47a3-962d-45434b477c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44e22-53f2-4b4c-9423-0257d3d1dc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4c781b6-1236-42ba-8b11-4638ce9b3d6b}" ma:internalName="TaxCatchAll" ma:showField="CatchAllData" ma:web="76244e22-53f2-4b4c-9423-0257d3d1dc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EDEAB-37D7-47F3-A18C-6E8E33C3D6D1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</ds:schemaRefs>
</ds:datastoreItem>
</file>

<file path=customXml/itemProps2.xml><?xml version="1.0" encoding="utf-8"?>
<ds:datastoreItem xmlns:ds="http://schemas.openxmlformats.org/officeDocument/2006/customXml" ds:itemID="{1644F3F0-2EF0-46CF-8F66-2729749595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61A29A-1A67-44E7-990F-C299F765A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655f8e-bd28-47a3-962d-45434b477c1e"/>
    <ds:schemaRef ds:uri="76244e22-53f2-4b4c-9423-0257d3d1d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AB40B-E115-4B1B-B67E-88CF271E95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Projectplan 2020 OD NHN</Template>
  <TotalTime>27</TotalTime>
  <Pages>2</Pages>
  <Words>196</Words>
  <Characters>1079</Characters>
  <Application>Microsoft Office Word</Application>
  <DocSecurity>0</DocSecurity>
  <Lines>8</Lines>
  <Paragraphs>2</Paragraphs>
  <ScaleCrop>false</ScaleCrop>
  <Manager/>
  <Company>Omgevingsdienst Noord-Holland Noord (OD NHN)</Company>
  <LinksUpToDate>false</LinksUpToDate>
  <CharactersWithSpaces>1273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Projectplan</dc:title>
  <dc:subject/>
  <dc:creator>Omgevingsdienst</dc:creator>
  <cp:keywords/>
  <dc:description/>
  <cp:lastModifiedBy>Hidde van der Wal</cp:lastModifiedBy>
  <cp:revision>70</cp:revision>
  <cp:lastPrinted>2024-03-15T16:23:00Z</cp:lastPrinted>
  <dcterms:created xsi:type="dcterms:W3CDTF">2023-09-18T12:11:00Z</dcterms:created>
  <dcterms:modified xsi:type="dcterms:W3CDTF">2024-08-22T10:23:00Z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0x0101005A7A544A5A1FA249AEB5D7EC956E0952</vt:lpwstr>
  </property>
  <property fmtid="{D5CDD505-2E9C-101B-9397-08002B2CF9AE}" pid="3" name="MediaServiceImageTags">
    <vt:lpwstr/>
  </property>
</Properties>
</file>